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93DD9" w14:textId="72FB74C3" w:rsidR="008111A4" w:rsidRPr="004C1452" w:rsidRDefault="008111A4" w:rsidP="008111A4">
      <w:pPr>
        <w:pStyle w:val="Header"/>
        <w:tabs>
          <w:tab w:val="right" w:pos="9072"/>
        </w:tabs>
        <w:ind w:right="531"/>
        <w:rPr>
          <w:rFonts w:cs="Arial"/>
          <w:b w:val="0"/>
          <w:sz w:val="24"/>
          <w:szCs w:val="28"/>
        </w:rPr>
      </w:pPr>
      <w:r w:rsidRPr="00740893">
        <w:rPr>
          <w:rFonts w:cs="Arial"/>
          <w:sz w:val="24"/>
          <w:szCs w:val="28"/>
        </w:rPr>
        <w:t>3GPP TSG-RAN WG4 Meeting #10</w:t>
      </w:r>
      <w:r>
        <w:rPr>
          <w:rFonts w:cs="Arial"/>
          <w:sz w:val="24"/>
          <w:szCs w:val="28"/>
        </w:rPr>
        <w:t>8bis</w:t>
      </w:r>
      <w:r w:rsidRPr="007F3232">
        <w:rPr>
          <w:rFonts w:cs="Arial"/>
          <w:color w:val="FF0000"/>
          <w:sz w:val="24"/>
          <w:szCs w:val="28"/>
        </w:rPr>
        <w:t xml:space="preserve"> </w:t>
      </w:r>
      <w:r w:rsidRPr="004C1452">
        <w:rPr>
          <w:rFonts w:cs="Arial"/>
          <w:sz w:val="24"/>
          <w:szCs w:val="28"/>
        </w:rPr>
        <w:tab/>
      </w:r>
      <w:r w:rsidR="0012255F" w:rsidRPr="0012255F">
        <w:rPr>
          <w:rFonts w:cs="Arial"/>
          <w:sz w:val="24"/>
          <w:szCs w:val="28"/>
        </w:rPr>
        <w:t>R4-2316811</w:t>
      </w:r>
    </w:p>
    <w:p w14:paraId="7CB45193" w14:textId="13078B65" w:rsidR="001E41F3" w:rsidRPr="008111A4" w:rsidRDefault="008111A4" w:rsidP="008111A4">
      <w:pPr>
        <w:rPr>
          <w:rFonts w:ascii="Arial" w:hAnsi="Arial" w:cs="Arial"/>
          <w:b/>
          <w:bCs/>
          <w:sz w:val="24"/>
          <w:szCs w:val="24"/>
          <w:lang w:eastAsia="zh-CN"/>
        </w:rPr>
      </w:pPr>
      <w:r w:rsidRPr="00177B01">
        <w:rPr>
          <w:rFonts w:ascii="Arial" w:hAnsi="Arial" w:cs="Arial"/>
          <w:b/>
          <w:bCs/>
          <w:sz w:val="24"/>
          <w:szCs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11185" w:rsidR="001E41F3" w:rsidRPr="00410371" w:rsidRDefault="0001092D"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A6D19"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1092D">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49A74" w:rsidR="0060615D" w:rsidRDefault="002B1BA4" w:rsidP="0060615D">
            <w:pPr>
              <w:pStyle w:val="CRCoverPage"/>
              <w:spacing w:after="0"/>
              <w:ind w:left="100"/>
              <w:rPr>
                <w:noProof/>
              </w:rPr>
            </w:pPr>
            <w:r>
              <w:t>Updated b</w:t>
            </w:r>
            <w:r w:rsidR="0060615D" w:rsidRPr="008228D7">
              <w:t>ig CR for RRM requirements for NR FR2 multi-Rx chain DL reception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07E3A"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ABBD0" w:rsidR="0060615D" w:rsidRDefault="0060615D" w:rsidP="0060615D">
            <w:pPr>
              <w:pStyle w:val="CRCoverPage"/>
              <w:spacing w:after="0"/>
              <w:ind w:left="100"/>
              <w:rPr>
                <w:noProof/>
              </w:rPr>
            </w:pPr>
            <w:r w:rsidRPr="00831D24">
              <w:t>NR_FR2_multiRX_DL-Core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60A1D" w:rsidR="0060615D" w:rsidRDefault="0060615D" w:rsidP="0060615D">
            <w:pPr>
              <w:pStyle w:val="CRCoverPage"/>
              <w:spacing w:after="0"/>
              <w:ind w:left="100"/>
              <w:rPr>
                <w:noProof/>
              </w:rPr>
            </w:pPr>
            <w:r>
              <w:rPr>
                <w:noProof/>
              </w:rPr>
              <w:t>2023-</w:t>
            </w:r>
            <w:r w:rsidR="0001092D">
              <w:rPr>
                <w:noProof/>
              </w:rPr>
              <w:t>9</w:t>
            </w:r>
            <w:r>
              <w:rPr>
                <w:noProof/>
              </w:rPr>
              <w:t>-2</w:t>
            </w:r>
            <w:r w:rsidR="0001092D">
              <w:rPr>
                <w:noProof/>
              </w:rPr>
              <w:t>7</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E180D" w:rsidR="0060615D" w:rsidRDefault="0060615D" w:rsidP="0060615D">
            <w:pPr>
              <w:pStyle w:val="CRCoverPage"/>
              <w:spacing w:after="0"/>
              <w:rPr>
                <w:noProof/>
              </w:rPr>
            </w:pPr>
            <w:r>
              <w:rPr>
                <w:noProof/>
                <w:lang w:eastAsia="zh-CN"/>
              </w:rPr>
              <w:t>Big CR to capture all the endorsed CRs</w:t>
            </w:r>
            <w:r w:rsidRPr="00200627">
              <w:rPr>
                <w:noProof/>
                <w:lang w:eastAsia="zh-CN"/>
              </w:rPr>
              <w:t xml:space="preserve"> for </w:t>
            </w:r>
            <w:r w:rsidRPr="00831D24">
              <w:rPr>
                <w:noProof/>
                <w:lang w:eastAsia="zh-CN"/>
              </w:rPr>
              <w:t>RRM requirements for NR FR2 multi-Rx chain DL reception</w:t>
            </w:r>
            <w:r>
              <w:rPr>
                <w:noProof/>
                <w:lang w:eastAsia="zh-CN"/>
              </w:rPr>
              <w:t xml:space="preserve"> in RAN#108.</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773C0" w14:textId="77777777" w:rsidR="0060615D" w:rsidRDefault="0060615D" w:rsidP="0060615D">
            <w:pPr>
              <w:pStyle w:val="CRCoverPage"/>
              <w:spacing w:after="0"/>
              <w:ind w:left="100"/>
              <w:rPr>
                <w:noProof/>
                <w:lang w:eastAsia="zh-CN"/>
              </w:rPr>
            </w:pPr>
            <w:r>
              <w:rPr>
                <w:noProof/>
                <w:lang w:eastAsia="zh-CN"/>
              </w:rPr>
              <w:t>This CR includes contents of the following CRs endorsed in RAN4#108:</w:t>
            </w:r>
          </w:p>
          <w:p w14:paraId="732041F2" w14:textId="77777777" w:rsidR="0060615D" w:rsidRDefault="0060615D" w:rsidP="0060615D">
            <w:pPr>
              <w:pStyle w:val="CRCoverPage"/>
              <w:spacing w:after="0"/>
              <w:ind w:leftChars="142" w:left="284"/>
              <w:rPr>
                <w:noProof/>
                <w:lang w:eastAsia="zh-CN"/>
              </w:rPr>
            </w:pPr>
            <w:r w:rsidRPr="006B3BDB">
              <w:rPr>
                <w:noProof/>
                <w:lang w:eastAsia="zh-CN"/>
              </w:rPr>
              <w:t>R4-2314277</w:t>
            </w:r>
            <w:r w:rsidRPr="006B3BDB">
              <w:rPr>
                <w:noProof/>
                <w:lang w:eastAsia="zh-CN"/>
              </w:rPr>
              <w:tab/>
              <w:t>Draft CR on MultiRx TRP specific Link Recovery Procedures</w:t>
            </w:r>
          </w:p>
          <w:p w14:paraId="378EDFC5" w14:textId="77777777" w:rsidR="0060615D" w:rsidRDefault="0060615D" w:rsidP="0060615D">
            <w:pPr>
              <w:pStyle w:val="CRCoverPage"/>
              <w:spacing w:after="0"/>
              <w:ind w:leftChars="142" w:left="284"/>
              <w:rPr>
                <w:noProof/>
                <w:lang w:eastAsia="zh-CN"/>
              </w:rPr>
            </w:pPr>
            <w:r w:rsidRPr="006B3BDB">
              <w:rPr>
                <w:noProof/>
                <w:lang w:eastAsia="zh-CN"/>
              </w:rPr>
              <w:t>R4-2314475</w:t>
            </w:r>
            <w:r w:rsidRPr="006B3BDB">
              <w:rPr>
                <w:noProof/>
                <w:lang w:eastAsia="zh-CN"/>
              </w:rPr>
              <w:tab/>
              <w:t>Draft CR for BFD related requirements of R18 multi-Rx DL</w:t>
            </w:r>
          </w:p>
          <w:p w14:paraId="7F2B4FF8" w14:textId="77777777" w:rsidR="0060615D" w:rsidRDefault="0060615D" w:rsidP="0060615D">
            <w:pPr>
              <w:pStyle w:val="CRCoverPage"/>
              <w:spacing w:after="0"/>
              <w:ind w:leftChars="142" w:left="284"/>
              <w:rPr>
                <w:noProof/>
                <w:lang w:eastAsia="zh-CN"/>
              </w:rPr>
            </w:pPr>
            <w:r w:rsidRPr="006B3BDB">
              <w:rPr>
                <w:noProof/>
                <w:lang w:eastAsia="zh-CN"/>
              </w:rPr>
              <w:t>R4-2314279</w:t>
            </w:r>
            <w:r w:rsidRPr="006B3BDB">
              <w:rPr>
                <w:noProof/>
                <w:lang w:eastAsia="zh-CN"/>
              </w:rPr>
              <w:tab/>
              <w:t>RLM requirements for UE with multi-rx chain in FR2</w:t>
            </w:r>
          </w:p>
          <w:p w14:paraId="3BA7E145" w14:textId="77777777" w:rsidR="0060615D" w:rsidRDefault="0060615D" w:rsidP="0060615D">
            <w:pPr>
              <w:pStyle w:val="CRCoverPage"/>
              <w:spacing w:after="0"/>
              <w:ind w:leftChars="142" w:left="284"/>
              <w:rPr>
                <w:noProof/>
                <w:lang w:eastAsia="zh-CN"/>
              </w:rPr>
            </w:pPr>
            <w:r w:rsidRPr="00E763E2">
              <w:rPr>
                <w:noProof/>
                <w:lang w:eastAsia="zh-CN"/>
              </w:rPr>
              <w:t>R4-2314444</w:t>
            </w:r>
            <w:r w:rsidRPr="00E763E2">
              <w:rPr>
                <w:noProof/>
                <w:lang w:eastAsia="zh-CN"/>
              </w:rPr>
              <w:tab/>
              <w:t>Draft CR on cell-specific CBD requirements</w:t>
            </w:r>
          </w:p>
          <w:p w14:paraId="3279D76E" w14:textId="77777777" w:rsidR="0060615D" w:rsidRDefault="0060615D" w:rsidP="0060615D">
            <w:pPr>
              <w:pStyle w:val="CRCoverPage"/>
              <w:spacing w:after="0"/>
              <w:ind w:leftChars="142" w:left="284"/>
              <w:rPr>
                <w:noProof/>
                <w:lang w:eastAsia="zh-CN"/>
              </w:rPr>
            </w:pPr>
            <w:r w:rsidRPr="00E763E2">
              <w:rPr>
                <w:noProof/>
                <w:lang w:eastAsia="zh-CN"/>
              </w:rPr>
              <w:t>R4-2314445</w:t>
            </w:r>
            <w:r w:rsidRPr="00E763E2">
              <w:rPr>
                <w:noProof/>
                <w:lang w:eastAsia="zh-CN"/>
              </w:rPr>
              <w:tab/>
              <w:t>Draft CR on TRP specific CBD requirements</w:t>
            </w:r>
          </w:p>
          <w:p w14:paraId="074A55C1" w14:textId="77777777" w:rsidR="0060615D" w:rsidRDefault="0060615D" w:rsidP="0060615D">
            <w:pPr>
              <w:pStyle w:val="CRCoverPage"/>
              <w:spacing w:after="0"/>
              <w:ind w:leftChars="142" w:left="284"/>
              <w:rPr>
                <w:noProof/>
                <w:lang w:eastAsia="zh-CN"/>
              </w:rPr>
            </w:pPr>
            <w:r w:rsidRPr="00E763E2">
              <w:rPr>
                <w:noProof/>
                <w:lang w:eastAsia="zh-CN"/>
              </w:rPr>
              <w:t>R4-2314280</w:t>
            </w:r>
            <w:r w:rsidRPr="00E763E2">
              <w:rPr>
                <w:noProof/>
                <w:lang w:eastAsia="zh-CN"/>
              </w:rPr>
              <w:tab/>
              <w:t>draft CR on DCI based TCI state switch and active TCI state list update</w:t>
            </w:r>
          </w:p>
          <w:p w14:paraId="49C888D5" w14:textId="77777777" w:rsidR="0060615D" w:rsidRDefault="0060615D" w:rsidP="0060615D">
            <w:pPr>
              <w:pStyle w:val="CRCoverPage"/>
              <w:spacing w:after="0"/>
              <w:ind w:leftChars="142" w:left="284"/>
              <w:rPr>
                <w:noProof/>
                <w:lang w:eastAsia="zh-CN"/>
              </w:rPr>
            </w:pPr>
            <w:r w:rsidRPr="00E763E2">
              <w:rPr>
                <w:noProof/>
                <w:lang w:eastAsia="zh-CN"/>
              </w:rPr>
              <w:t>R4-2314281</w:t>
            </w:r>
            <w:r w:rsidRPr="00E763E2">
              <w:rPr>
                <w:noProof/>
                <w:lang w:eastAsia="zh-CN"/>
              </w:rPr>
              <w:tab/>
              <w:t>Draft CR on MAC-CE based dual TCI state switch</w:t>
            </w:r>
          </w:p>
          <w:p w14:paraId="31C656EC" w14:textId="1184BDB7" w:rsidR="0060615D" w:rsidRDefault="0060615D" w:rsidP="00ED7D8B">
            <w:pPr>
              <w:pStyle w:val="CRCoverPage"/>
              <w:spacing w:after="0"/>
              <w:ind w:left="100"/>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FD7655" w:rsidR="0060615D" w:rsidRDefault="0060615D" w:rsidP="0060615D">
            <w:pPr>
              <w:pStyle w:val="CRCoverPage"/>
              <w:spacing w:after="0"/>
              <w:ind w:left="100"/>
              <w:rPr>
                <w:noProof/>
              </w:rPr>
            </w:pPr>
            <w:r>
              <w:t xml:space="preserve">No </w:t>
            </w:r>
            <w:r>
              <w:rPr>
                <w:rFonts w:hint="eastAsia"/>
                <w:lang w:eastAsia="zh-CN"/>
              </w:rPr>
              <w:t xml:space="preserve">RRM </w:t>
            </w:r>
            <w:r>
              <w:t xml:space="preserve">requirements </w:t>
            </w:r>
            <w:r w:rsidRPr="0060615D">
              <w:rPr>
                <w:lang w:eastAsia="zh-CN"/>
              </w:rPr>
              <w:t xml:space="preserve">for NR FR2 multi-Rx chain DL reception </w:t>
            </w:r>
            <w:r>
              <w:rPr>
                <w:lang w:eastAsia="zh-CN"/>
              </w:rPr>
              <w:t>in Rel-18</w:t>
            </w:r>
            <w:r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2AFD5" w14:textId="77777777" w:rsidR="00ED7D8B" w:rsidRDefault="0060615D" w:rsidP="0060615D">
            <w:pPr>
              <w:pStyle w:val="CRCoverPage"/>
              <w:spacing w:after="0"/>
              <w:ind w:left="100"/>
              <w:rPr>
                <w:noProof/>
              </w:rPr>
            </w:pPr>
            <w:r>
              <w:rPr>
                <w:noProof/>
              </w:rPr>
              <w:t>8.1.2.2, 8.1.3.3, 8.1.7.3,</w:t>
            </w:r>
          </w:p>
          <w:p w14:paraId="342CD166" w14:textId="4E1A96B4" w:rsidR="00ED7D8B" w:rsidRDefault="0060615D" w:rsidP="0060615D">
            <w:pPr>
              <w:pStyle w:val="CRCoverPage"/>
              <w:spacing w:after="0"/>
              <w:ind w:left="100"/>
              <w:rPr>
                <w:noProof/>
                <w:lang w:eastAsia="zh-CN"/>
              </w:rPr>
            </w:pPr>
            <w:r>
              <w:rPr>
                <w:rFonts w:hint="eastAsia"/>
                <w:noProof/>
                <w:lang w:eastAsia="zh-CN"/>
              </w:rPr>
              <w:t>8</w:t>
            </w:r>
            <w:r>
              <w:rPr>
                <w:noProof/>
                <w:lang w:eastAsia="zh-CN"/>
              </w:rPr>
              <w:t>.5,</w:t>
            </w:r>
            <w:r w:rsidR="001464E7">
              <w:rPr>
                <w:noProof/>
                <w:lang w:eastAsia="zh-CN"/>
              </w:rPr>
              <w:t xml:space="preserve"> </w:t>
            </w:r>
            <w:r w:rsidR="001464E7">
              <w:rPr>
                <w:lang w:val="en-US" w:eastAsia="zh-CN"/>
              </w:rPr>
              <w:t>8.5.5</w:t>
            </w:r>
            <w:r w:rsidR="001464E7">
              <w:rPr>
                <w:rFonts w:hint="eastAsia"/>
                <w:lang w:val="en-US" w:eastAsia="zh-CN"/>
              </w:rPr>
              <w:t>.2</w:t>
            </w:r>
            <w:r w:rsidR="001464E7">
              <w:rPr>
                <w:lang w:val="en-US" w:eastAsia="zh-CN"/>
              </w:rPr>
              <w:t>,</w:t>
            </w:r>
            <w:r w:rsidR="001464E7">
              <w:rPr>
                <w:rFonts w:hint="eastAsia"/>
                <w:lang w:val="en-US" w:eastAsia="zh-CN"/>
              </w:rPr>
              <w:t xml:space="preserve"> </w:t>
            </w:r>
            <w:r w:rsidR="001464E7">
              <w:rPr>
                <w:lang w:val="en-US" w:eastAsia="zh-CN"/>
              </w:rPr>
              <w:t>8.5.6</w:t>
            </w:r>
            <w:r w:rsidR="001464E7">
              <w:rPr>
                <w:rFonts w:hint="eastAsia"/>
                <w:lang w:val="en-US" w:eastAsia="zh-CN"/>
              </w:rPr>
              <w:t>.2</w:t>
            </w:r>
          </w:p>
          <w:p w14:paraId="440894DF" w14:textId="1C65056E" w:rsidR="00ED7D8B" w:rsidRDefault="0060615D" w:rsidP="0060615D">
            <w:pPr>
              <w:pStyle w:val="CRCoverPage"/>
              <w:spacing w:after="0"/>
              <w:ind w:left="100"/>
              <w:rPr>
                <w:noProof/>
                <w:lang w:eastAsia="zh-CN"/>
              </w:rPr>
            </w:pPr>
            <w:r>
              <w:rPr>
                <w:rFonts w:hint="eastAsia"/>
                <w:noProof/>
                <w:lang w:eastAsia="zh-CN"/>
              </w:rPr>
              <w:t>8</w:t>
            </w:r>
            <w:r>
              <w:rPr>
                <w:noProof/>
                <w:lang w:eastAsia="zh-CN"/>
              </w:rPr>
              <w:t>.10D</w:t>
            </w:r>
          </w:p>
          <w:p w14:paraId="2E8CC96B" w14:textId="7DC93F98" w:rsidR="0060615D" w:rsidRPr="008C58FA" w:rsidRDefault="0060615D" w:rsidP="0060615D">
            <w:pPr>
              <w:pStyle w:val="CRCoverPage"/>
              <w:spacing w:after="0"/>
              <w:ind w:left="100"/>
              <w:rPr>
                <w:noProof/>
              </w:rPr>
            </w:pPr>
            <w:r>
              <w:rPr>
                <w:rFonts w:hint="eastAsia"/>
                <w:noProof/>
                <w:lang w:eastAsia="zh-CN"/>
              </w:rPr>
              <w:t>8</w:t>
            </w:r>
            <w:r>
              <w:rPr>
                <w:noProof/>
                <w:lang w:eastAsia="zh-CN"/>
              </w:rPr>
              <w:t>.18</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BE1C73" w14:textId="79964B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3D5F235F" w14:textId="77777777" w:rsidR="003C53B1" w:rsidRPr="009C5807" w:rsidRDefault="003C53B1" w:rsidP="003C53B1">
      <w:pPr>
        <w:pStyle w:val="Heading4"/>
      </w:pPr>
      <w:r w:rsidRPr="009C5807">
        <w:t>8.1.2.2</w:t>
      </w:r>
      <w:r w:rsidRPr="009C5807">
        <w:tab/>
        <w:t>Minimum requirement</w:t>
      </w:r>
    </w:p>
    <w:p w14:paraId="05DCCF27" w14:textId="77777777" w:rsidR="003C53B1" w:rsidRPr="009C5807" w:rsidRDefault="003C53B1" w:rsidP="003C53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303C444" w14:textId="77777777" w:rsidR="003C53B1" w:rsidRPr="009C5807" w:rsidRDefault="003C53B1" w:rsidP="003C53B1">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428D27EA" w14:textId="77777777" w:rsidR="003C53B1" w:rsidRPr="009C5807" w:rsidRDefault="003C53B1" w:rsidP="003C53B1">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3C41133A" w14:textId="77777777" w:rsidR="003C53B1" w:rsidRDefault="003C53B1" w:rsidP="003C53B1">
      <w:pPr>
        <w:rPr>
          <w:ins w:id="1" w:author="Iana Siomina" w:date="2023-08-24T00:07:00Z"/>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w:t>
      </w:r>
      <w:ins w:id="2" w:author="Iana Siomina" w:date="2023-08-24T00:00:00Z">
        <w:r>
          <w:rPr>
            <w:rFonts w:eastAsia="?? ??"/>
          </w:rPr>
          <w:t>N</w:t>
        </w:r>
      </w:ins>
      <w:ins w:id="3" w:author="Iana Siomina" w:date="2023-08-24T00:07:00Z">
        <w:r>
          <w:rPr>
            <w:rFonts w:eastAsia="?? ??"/>
          </w:rPr>
          <w:t>, where</w:t>
        </w:r>
      </w:ins>
    </w:p>
    <w:p w14:paraId="278B7309" w14:textId="65F23806" w:rsidR="003C53B1" w:rsidRDefault="003C53B1" w:rsidP="003C53B1">
      <w:pPr>
        <w:ind w:left="567"/>
        <w:rPr>
          <w:ins w:id="4" w:author="Iana Siomina" w:date="2023-08-24T10:56:00Z"/>
          <w:rFonts w:eastAsia="?? ??"/>
        </w:rPr>
      </w:pPr>
      <w:ins w:id="5" w:author="Iana Siomina" w:date="2023-08-24T00:07:00Z">
        <w:r>
          <w:rPr>
            <w:rFonts w:eastAsia="?? ??"/>
          </w:rPr>
          <w:t>N</w:t>
        </w:r>
      </w:ins>
      <w:ins w:id="6" w:author="Iana Siomina" w:date="2023-08-24T00:00:00Z">
        <w:r>
          <w:rPr>
            <w:rFonts w:eastAsia="?? ??"/>
          </w:rPr>
          <w:t xml:space="preserve">=[TBD] </w:t>
        </w:r>
      </w:ins>
      <w:ins w:id="7" w:author="Iana Siomina" w:date="2023-08-24T11:38:00Z">
        <w:r>
          <w:rPr>
            <w:rFonts w:eastAsia="?? ??"/>
          </w:rPr>
          <w:t>for PCell in</w:t>
        </w:r>
      </w:ins>
      <w:ins w:id="8" w:author="Iana Siomina" w:date="2023-08-24T00:04:00Z">
        <w:r>
          <w:rPr>
            <w:rFonts w:eastAsia="?? ??"/>
          </w:rPr>
          <w:t xml:space="preserve"> FR2-1</w:t>
        </w:r>
      </w:ins>
      <w:ins w:id="9" w:author="Iana Siomina" w:date="2023-08-24T11:10:00Z">
        <w:r>
          <w:rPr>
            <w:rFonts w:eastAsia="?? ??"/>
          </w:rPr>
          <w:t xml:space="preserve"> for UE </w:t>
        </w:r>
      </w:ins>
      <w:ins w:id="10" w:author="Iana Siomina" w:date="2023-08-24T08:58:00Z">
        <w:r w:rsidRPr="00386027">
          <w:rPr>
            <w:lang w:eastAsia="en-GB"/>
          </w:rPr>
          <w:t xml:space="preserve">supporting [TBD - multi-rx </w:t>
        </w:r>
      </w:ins>
      <w:ins w:id="11" w:author="Iana Siomina" w:date="2023-08-24T16:39:00Z">
        <w:r>
          <w:rPr>
            <w:lang w:eastAsia="en-GB"/>
          </w:rPr>
          <w:t xml:space="preserve">faster beam switching </w:t>
        </w:r>
      </w:ins>
      <w:ins w:id="12" w:author="Iana Siomina" w:date="2023-08-24T08:58:00Z">
        <w:r w:rsidRPr="00386027">
          <w:rPr>
            <w:lang w:eastAsia="en-GB"/>
          </w:rPr>
          <w:t>capability]</w:t>
        </w:r>
      </w:ins>
      <w:ins w:id="13" w:author="Iana Siomina" w:date="2023-08-24T16:40:00Z">
        <w:r>
          <w:rPr>
            <w:lang w:eastAsia="en-GB"/>
          </w:rPr>
          <w:t xml:space="preserve"> </w:t>
        </w:r>
      </w:ins>
      <w:ins w:id="14" w:author="Iana Siomina" w:date="2023-08-24T16:41:00Z">
        <w:r>
          <w:rPr>
            <w:lang w:eastAsia="en-GB"/>
          </w:rPr>
          <w:t>[additional conditions FFS]</w:t>
        </w:r>
      </w:ins>
      <w:ins w:id="15" w:author="Iana Siomina" w:date="2023-08-24T00:02:00Z">
        <w:r>
          <w:rPr>
            <w:rFonts w:eastAsia="?? ??"/>
          </w:rPr>
          <w:t xml:space="preserve">, </w:t>
        </w:r>
      </w:ins>
    </w:p>
    <w:p w14:paraId="2BC8E761" w14:textId="77777777" w:rsidR="003C53B1" w:rsidRDefault="003C53B1" w:rsidP="003C53B1">
      <w:pPr>
        <w:ind w:left="567"/>
        <w:rPr>
          <w:ins w:id="16" w:author="Iana Siomina" w:date="2023-08-24T10:56:00Z"/>
          <w:rFonts w:eastAsia="?? ??"/>
        </w:rPr>
      </w:pPr>
      <w:r>
        <w:rPr>
          <w:rFonts w:eastAsia="?? ??"/>
        </w:rPr>
        <w:t xml:space="preserve">N=8 for </w:t>
      </w:r>
      <w:ins w:id="17" w:author="Iana Siomina" w:date="2023-08-24T00:02:00Z">
        <w:r>
          <w:rPr>
            <w:rFonts w:eastAsia="?? ??"/>
          </w:rPr>
          <w:t xml:space="preserve">other </w:t>
        </w:r>
      </w:ins>
      <w:ins w:id="18" w:author="Iana Siomina" w:date="2023-08-24T11:34:00Z">
        <w:r>
          <w:rPr>
            <w:rFonts w:eastAsia="?? ??"/>
          </w:rPr>
          <w:t>cases</w:t>
        </w:r>
      </w:ins>
      <w:ins w:id="19" w:author="Iana Siomina" w:date="2023-08-24T00:02:00Z">
        <w:r>
          <w:rPr>
            <w:rFonts w:eastAsia="?? ??"/>
          </w:rPr>
          <w:t xml:space="preserve"> in </w:t>
        </w:r>
      </w:ins>
      <w:r>
        <w:rPr>
          <w:rFonts w:eastAsia="?? ??"/>
        </w:rPr>
        <w:t>FR2-1</w:t>
      </w:r>
      <w:ins w:id="20" w:author="Iana Siomina" w:date="2023-08-24T00:02:00Z">
        <w:r>
          <w:rPr>
            <w:rFonts w:eastAsia="?? ??"/>
          </w:rPr>
          <w:t>,</w:t>
        </w:r>
      </w:ins>
      <w:r>
        <w:rPr>
          <w:rFonts w:eastAsia="?? ??"/>
        </w:rPr>
        <w:t xml:space="preserve"> and </w:t>
      </w:r>
    </w:p>
    <w:p w14:paraId="5561362D" w14:textId="77777777" w:rsidR="003C53B1" w:rsidRDefault="003C53B1" w:rsidP="003C53B1">
      <w:pPr>
        <w:ind w:left="567"/>
        <w:rPr>
          <w:ins w:id="21" w:author="Iana Siomina" w:date="2023-08-24T10:57:00Z"/>
          <w:rFonts w:eastAsia="?? ??"/>
        </w:rPr>
      </w:pPr>
      <w:r w:rsidRPr="0046073B">
        <w:rPr>
          <w:rFonts w:eastAsia="?? ??"/>
        </w:rPr>
        <w:t xml:space="preserve">N=12 for FR2-2, </w:t>
      </w:r>
    </w:p>
    <w:p w14:paraId="0D683032" w14:textId="77777777" w:rsidR="003C53B1" w:rsidRDefault="003C53B1" w:rsidP="00772B67">
      <w:pPr>
        <w:rPr>
          <w:rFonts w:eastAsia="?? ??"/>
        </w:rPr>
      </w:pPr>
      <w:r w:rsidRPr="0046073B">
        <w:rPr>
          <w:rFonts w:eastAsia="?? ??"/>
        </w:rPr>
        <w:t>for</w:t>
      </w:r>
      <w:r>
        <w:rPr>
          <w:rFonts w:eastAsia="?? ??"/>
        </w:rPr>
        <w:t xml:space="preserve"> FR2 power classes other than power class 6 or for FR2 class 6 when </w:t>
      </w:r>
      <w:r w:rsidRPr="00AF5628">
        <w:rPr>
          <w:rFonts w:eastAsia="?? ??"/>
          <w:i/>
        </w:rPr>
        <w:t>highSpeedMeasFlagFR2-r17</w:t>
      </w:r>
      <w:r>
        <w:rPr>
          <w:rFonts w:eastAsia="?? ??"/>
        </w:rPr>
        <w:t xml:space="preserve"> is not configured</w:t>
      </w:r>
      <w:ins w:id="22" w:author="Iana Siomina" w:date="2023-08-24T00:00:00Z">
        <w:r>
          <w:rPr>
            <w:rFonts w:eastAsia="?? ??"/>
          </w:rPr>
          <w:t>.</w:t>
        </w:r>
      </w:ins>
    </w:p>
    <w:p w14:paraId="710DAB74" w14:textId="77777777" w:rsidR="003C53B1" w:rsidRDefault="003C53B1" w:rsidP="003C53B1">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FR2 power class 6 UE configured with </w:t>
      </w:r>
      <w:r>
        <w:rPr>
          <w:rFonts w:eastAsia="?? ??"/>
          <w:i/>
        </w:rPr>
        <w:t>highSpeedMeasFlagFR2-r17</w:t>
      </w:r>
      <w:r>
        <w:rPr>
          <w:rFonts w:eastAsia="?? ??"/>
        </w:rPr>
        <w:t>.</w:t>
      </w:r>
    </w:p>
    <w:p w14:paraId="3477714F" w14:textId="77777777" w:rsidR="003C53B1" w:rsidRPr="009C5807" w:rsidRDefault="003C53B1" w:rsidP="003C53B1">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6542BA64" w14:textId="77777777" w:rsidR="003C53B1" w:rsidRPr="009C5807" w:rsidRDefault="003C53B1" w:rsidP="003C53B1">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4BF56E3C" w14:textId="77777777" w:rsidR="003C53B1" w:rsidRDefault="003C53B1" w:rsidP="003C53B1">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192E0D2" w14:textId="77777777" w:rsidR="003C53B1" w:rsidRPr="00781A67" w:rsidRDefault="003C53B1" w:rsidP="003C53B1">
      <w:pPr>
        <w:rPr>
          <w:rFonts w:eastAsia="SimSun"/>
        </w:rPr>
      </w:pPr>
      <w:r w:rsidRPr="00781A67">
        <w:rPr>
          <w:rFonts w:eastAsia="SimSun"/>
        </w:rPr>
        <w:t>When concurrent gaps are configured,</w:t>
      </w:r>
    </w:p>
    <w:p w14:paraId="1AC796C8" w14:textId="77777777" w:rsidR="003C53B1" w:rsidRPr="00781A67" w:rsidRDefault="003C53B1" w:rsidP="003C53B1">
      <w:pPr>
        <w:pStyle w:val="B10"/>
        <w:rPr>
          <w:rFonts w:eastAsia="SimSun"/>
        </w:rPr>
      </w:pPr>
      <w:r w:rsidRPr="00781A67">
        <w:rPr>
          <w:rFonts w:eastAsia="SimSun"/>
        </w:rPr>
        <w:t>-</w:t>
      </w:r>
      <w:r w:rsidRPr="00781A67">
        <w:rPr>
          <w:rFonts w:eastAsia="SimSun"/>
        </w:rPr>
        <w:tab/>
        <w:t>P value for an RLM-RS resource to be measured is defined as</w:t>
      </w:r>
    </w:p>
    <w:p w14:paraId="75F03CDC" w14:textId="77777777" w:rsidR="003C53B1" w:rsidRPr="00781A67" w:rsidRDefault="003C53B1" w:rsidP="003C53B1">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1C5BCBB2" w14:textId="77777777" w:rsidR="003C53B1" w:rsidRPr="00781A67" w:rsidRDefault="003C53B1" w:rsidP="003C53B1">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08A2243D" w14:textId="77777777" w:rsidR="003C53B1" w:rsidRPr="00781A67" w:rsidRDefault="003C53B1" w:rsidP="003C53B1">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4F54F0F5" w14:textId="77777777" w:rsidR="003C53B1" w:rsidRPr="00781A67" w:rsidRDefault="003C53B1" w:rsidP="003C53B1">
      <w:pPr>
        <w:pStyle w:val="B10"/>
        <w:rPr>
          <w:rFonts w:eastAsia="SimSun"/>
          <w:lang w:eastAsia="zh-CN"/>
        </w:rPr>
      </w:pPr>
      <w:r w:rsidRPr="00781A67">
        <w:rPr>
          <w:rFonts w:eastAsia="SimSun"/>
        </w:rPr>
        <w:t>-</w:t>
      </w:r>
      <w:r w:rsidRPr="00781A67">
        <w:rPr>
          <w:rFonts w:eastAsia="SimSun"/>
        </w:rPr>
        <w:tab/>
      </w:r>
      <w:r w:rsidRPr="00781A67">
        <w:rPr>
          <w:rFonts w:eastAsia="SimSun"/>
          <w:lang w:eastAsia="zh-CN"/>
        </w:rPr>
        <w:t>For a window W of duration max(T</w:t>
      </w:r>
      <w:r w:rsidRPr="00781A67">
        <w:rPr>
          <w:rFonts w:eastAsia="SimSun"/>
          <w:vertAlign w:val="subscript"/>
          <w:lang w:eastAsia="zh-CN"/>
        </w:rPr>
        <w:t xml:space="preserve">L1,  </w:t>
      </w:r>
      <w:r w:rsidRPr="00781A67">
        <w:rPr>
          <w:rFonts w:eastAsia="SimSun"/>
          <w:lang w:eastAsia="zh-CN"/>
        </w:rPr>
        <w:t xml:space="preserve">MGRP_max),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08ACB4B5" w14:textId="77777777" w:rsidR="003C53B1" w:rsidRPr="00781A67" w:rsidRDefault="003C53B1" w:rsidP="003C53B1">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p>
    <w:p w14:paraId="649D4517" w14:textId="77777777" w:rsidR="003C53B1" w:rsidRPr="00781A67" w:rsidRDefault="003C53B1" w:rsidP="003C53B1">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00706C2F" w14:textId="77777777" w:rsidR="003C53B1" w:rsidRPr="00781A67" w:rsidRDefault="003C53B1" w:rsidP="003C53B1">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73F2FEF8" w14:textId="77777777" w:rsidR="003C53B1" w:rsidRPr="00781A67" w:rsidRDefault="003C53B1" w:rsidP="003C53B1">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4C2C5D44" w14:textId="77777777" w:rsidR="003C53B1" w:rsidRDefault="003C53B1" w:rsidP="003C53B1">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concurrent gaps are not configured,</w:t>
      </w:r>
    </w:p>
    <w:p w14:paraId="5D02D1BE" w14:textId="77777777" w:rsidR="003C53B1" w:rsidRPr="00781A67" w:rsidRDefault="003C53B1" w:rsidP="003C53B1">
      <w:pPr>
        <w:rPr>
          <w:rFonts w:eastAsia="SimSun"/>
        </w:rPr>
      </w:pPr>
      <w:r w:rsidRPr="00781A67">
        <w:rPr>
          <w:rFonts w:eastAsia="SimSun"/>
        </w:rPr>
        <w:t>For FR1,</w:t>
      </w:r>
    </w:p>
    <w:p w14:paraId="50355045" w14:textId="77777777" w:rsidR="003C53B1" w:rsidRPr="00476A1D" w:rsidRDefault="003C53B1" w:rsidP="003C53B1">
      <w:pPr>
        <w:pStyle w:val="B10"/>
      </w:pPr>
      <w:r w:rsidRPr="00476A1D">
        <w:lastRenderedPageBreak/>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285556A3" w14:textId="77777777" w:rsidR="003C53B1" w:rsidRPr="00121C00" w:rsidRDefault="003C53B1" w:rsidP="003C53B1">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6CE97072" w14:textId="77777777" w:rsidR="003C53B1" w:rsidRPr="00781A67" w:rsidRDefault="003C53B1" w:rsidP="003C53B1">
      <w:pPr>
        <w:rPr>
          <w:rFonts w:eastAsia="SimSun"/>
        </w:rPr>
      </w:pPr>
      <w:r w:rsidRPr="00781A67">
        <w:rPr>
          <w:rFonts w:eastAsia="SimSun"/>
        </w:rPr>
        <w:t>For FR2</w:t>
      </w:r>
    </w:p>
    <w:p w14:paraId="528BBF52" w14:textId="77777777" w:rsidR="003C53B1" w:rsidRPr="00476A1D" w:rsidRDefault="003C53B1" w:rsidP="003C53B1">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RLM-RS resource is not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56379B02" w14:textId="77777777" w:rsidR="003C53B1" w:rsidRPr="00115E3F" w:rsidRDefault="003C53B1" w:rsidP="003C53B1">
      <w:pPr>
        <w:pStyle w:val="B10"/>
      </w:pPr>
      <w:r w:rsidRPr="00121C00">
        <w:t>-</w:t>
      </w:r>
      <w:r w:rsidRPr="00121C00">
        <w:tab/>
        <w:t>P is P</w:t>
      </w:r>
      <w:r w:rsidRPr="00121C00">
        <w:rPr>
          <w:vertAlign w:val="subscript"/>
        </w:rPr>
        <w:t>sharing factor</w:t>
      </w:r>
      <w:r w:rsidRPr="00121C00">
        <w:t xml:space="preserve">, when the RLM-RS resource is not overlapped with </w:t>
      </w:r>
      <w:r>
        <w:t xml:space="preserve">GAP </w:t>
      </w:r>
      <w:r w:rsidRPr="00121C00">
        <w:t xml:space="preserve"> and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2E427CFC" w14:textId="77777777" w:rsidR="003C53B1" w:rsidRPr="00121C00"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47C1A08B" w14:textId="77777777" w:rsidR="003C53B1" w:rsidRPr="00115E3F" w:rsidRDefault="003C53B1" w:rsidP="003C53B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A38DBE5" w14:textId="77777777" w:rsidR="003C53B1" w:rsidRPr="00115E3F" w:rsidRDefault="003C53B1" w:rsidP="003C53B1">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258D382" w14:textId="77777777" w:rsidR="003C53B1" w:rsidRPr="00115E3F"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44B6EA9B" w14:textId="77777777" w:rsidR="003C53B1" w:rsidRPr="00115E3F"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385327FB" w14:textId="77777777" w:rsidR="003C53B1" w:rsidRPr="00115E3F" w:rsidRDefault="003C53B1" w:rsidP="003C53B1">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6931A2B2" w14:textId="77777777" w:rsidR="003C53B1" w:rsidRPr="009C5807" w:rsidRDefault="003C53B1" w:rsidP="003C53B1">
      <w:r w:rsidRPr="009C5807">
        <w:t xml:space="preserve">where, </w:t>
      </w:r>
    </w:p>
    <w:p w14:paraId="303B70B0" w14:textId="77777777" w:rsidR="003C53B1" w:rsidRPr="00115E3F" w:rsidRDefault="003C53B1" w:rsidP="003C53B1">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735EEA99" w14:textId="77777777" w:rsidR="003C53B1" w:rsidRPr="00115E3F" w:rsidRDefault="003C53B1" w:rsidP="003C53B1">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1B5AE78B" w14:textId="77777777" w:rsidR="003C53B1" w:rsidRPr="00115E3F" w:rsidRDefault="003C53B1" w:rsidP="003C53B1">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097191FF" w14:textId="77777777" w:rsidR="003C53B1" w:rsidRPr="00476A1D" w:rsidRDefault="003C53B1" w:rsidP="003C53B1">
      <w:pPr>
        <w:pStyle w:val="B10"/>
      </w:pPr>
      <w:r>
        <w:t>-</w:t>
      </w:r>
      <w:r>
        <w:tab/>
      </w:r>
      <w:r w:rsidRPr="00476A1D">
        <w:t>P</w:t>
      </w:r>
      <w:r w:rsidRPr="00476A1D">
        <w:rPr>
          <w:vertAlign w:val="subscript"/>
        </w:rPr>
        <w:t>sharing factor</w:t>
      </w:r>
      <w:r w:rsidRPr="00476A1D">
        <w:t xml:space="preserve"> = 3, otherwise.</w:t>
      </w:r>
    </w:p>
    <w:p w14:paraId="64FA9696" w14:textId="77777777" w:rsidR="003C53B1" w:rsidRPr="009C5807" w:rsidRDefault="003C53B1" w:rsidP="003C53B1">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7C6FE61C" w14:textId="77777777" w:rsidR="003C53B1" w:rsidRPr="00D3277A" w:rsidRDefault="003C53B1" w:rsidP="003C53B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6BDBB668" w14:textId="77777777" w:rsidR="003C53B1" w:rsidRPr="00D3277A" w:rsidRDefault="003C53B1" w:rsidP="003C53B1">
      <w:pPr>
        <w:ind w:left="851" w:hanging="284"/>
      </w:pPr>
      <w:r w:rsidRPr="00D3277A">
        <w:t>-</w:t>
      </w:r>
      <w:r w:rsidRPr="00D3277A">
        <w:tab/>
        <w:t xml:space="preserve">an RLM-RS resource or an SMTC occasion is considered to be overlapped with the GAP  if it overlaps a measurement gap occasion, and </w:t>
      </w:r>
    </w:p>
    <w:p w14:paraId="66F1A5E5" w14:textId="77777777" w:rsidR="003C53B1" w:rsidRPr="00D3277A" w:rsidRDefault="003C53B1" w:rsidP="003C53B1">
      <w:pPr>
        <w:ind w:left="851" w:hanging="284"/>
      </w:pPr>
      <w:r w:rsidRPr="00D3277A">
        <w:rPr>
          <w:lang w:eastAsia="zh-TW"/>
        </w:rPr>
        <w:t>-</w:t>
      </w:r>
      <w:r w:rsidRPr="00D3277A">
        <w:rPr>
          <w:lang w:eastAsia="zh-TW"/>
        </w:rPr>
        <w:tab/>
        <w:t>xRP = MGRP</w:t>
      </w:r>
    </w:p>
    <w:p w14:paraId="5F76349B" w14:textId="77777777" w:rsidR="003C53B1" w:rsidRPr="00D3277A" w:rsidRDefault="003C53B1" w:rsidP="003C53B1">
      <w:pPr>
        <w:ind w:left="568" w:hanging="284"/>
      </w:pPr>
      <w:r w:rsidRPr="00D3277A">
        <w:lastRenderedPageBreak/>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54CD0629" w14:textId="77777777" w:rsidR="003C53B1" w:rsidRPr="00115E3F" w:rsidRDefault="003C53B1" w:rsidP="003C53B1">
      <w:pPr>
        <w:pStyle w:val="B20"/>
      </w:pPr>
      <w:r>
        <w:t>-</w:t>
      </w:r>
      <w:r>
        <w:tab/>
      </w:r>
      <w:r w:rsidRPr="00115E3F">
        <w:t xml:space="preserve">an RLM-RS resource or an SMTC occasion is considered to be overlapped with the </w:t>
      </w:r>
      <w:r>
        <w:t xml:space="preserve">GAP </w:t>
      </w:r>
      <w:r w:rsidRPr="00115E3F">
        <w:t xml:space="preserve"> if </w:t>
      </w:r>
    </w:p>
    <w:p w14:paraId="5872234B" w14:textId="77777777" w:rsidR="003C53B1" w:rsidRPr="00115E3F" w:rsidRDefault="003C53B1" w:rsidP="003C53B1">
      <w:pPr>
        <w:pStyle w:val="B30"/>
      </w:pPr>
      <w:r>
        <w:t>-</w:t>
      </w:r>
      <w:r>
        <w:tab/>
      </w:r>
      <w:r w:rsidRPr="00115E3F">
        <w:t xml:space="preserve">it overlaps the VIL1 or VIL2 of NCSG, or </w:t>
      </w:r>
    </w:p>
    <w:p w14:paraId="2DC0CA44" w14:textId="77777777" w:rsidR="003C53B1" w:rsidRPr="00476A1D" w:rsidRDefault="003C53B1" w:rsidP="003C53B1">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581C5A42" w14:textId="77777777" w:rsidR="003C53B1" w:rsidRPr="00476A1D" w:rsidRDefault="003C53B1" w:rsidP="003C53B1">
      <w:pPr>
        <w:pStyle w:val="B20"/>
      </w:pPr>
      <w:r>
        <w:t>-</w:t>
      </w:r>
      <w:r>
        <w:tab/>
      </w:r>
      <w:r w:rsidRPr="00115E3F">
        <w:t>and</w:t>
      </w:r>
    </w:p>
    <w:p w14:paraId="52BF81B9" w14:textId="77777777" w:rsidR="003C53B1" w:rsidRPr="00476A1D" w:rsidRDefault="003C53B1" w:rsidP="003C53B1">
      <w:pPr>
        <w:pStyle w:val="B30"/>
      </w:pPr>
      <w:r>
        <w:rPr>
          <w:lang w:eastAsia="zh-TW"/>
        </w:rPr>
        <w:t>-</w:t>
      </w:r>
      <w:r>
        <w:rPr>
          <w:lang w:eastAsia="zh-TW"/>
        </w:rPr>
        <w:tab/>
      </w:r>
      <w:r w:rsidRPr="00476A1D">
        <w:rPr>
          <w:lang w:eastAsia="zh-TW"/>
        </w:rPr>
        <w:t>xRP = VIRP</w:t>
      </w:r>
    </w:p>
    <w:p w14:paraId="17E077B1" w14:textId="77777777" w:rsidR="003C53B1" w:rsidRPr="00115E3F" w:rsidRDefault="003C53B1" w:rsidP="003C53B1">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195C80D8" w14:textId="77777777" w:rsidR="003C53B1" w:rsidRPr="00476A1D" w:rsidRDefault="003C53B1" w:rsidP="003C53B1">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0CC79326" w14:textId="77777777" w:rsidR="003C53B1" w:rsidRPr="009C5807" w:rsidRDefault="003C53B1" w:rsidP="003C53B1">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F64C084" w14:textId="77777777" w:rsidR="003C53B1" w:rsidRPr="00115E3F" w:rsidRDefault="003C53B1" w:rsidP="003C53B1">
      <w:pPr>
        <w:rPr>
          <w:rFonts w:eastAsia="?? ??"/>
        </w:rPr>
      </w:pPr>
      <w:r w:rsidRPr="00115E3F">
        <w:rPr>
          <w:rFonts w:eastAsia="?? ??"/>
        </w:rPr>
        <w:t xml:space="preserve">Longer evaluation period would be expected if the combination of RLM-RS resource, SMTC occasion and </w:t>
      </w:r>
      <w:r>
        <w:t xml:space="preserve">GAP </w:t>
      </w:r>
      <w:r w:rsidRPr="00115E3F">
        <w:rPr>
          <w:rFonts w:eastAsia="?? ??"/>
        </w:rPr>
        <w:t xml:space="preserve"> configurations does not meet previous conditions</w:t>
      </w:r>
    </w:p>
    <w:p w14:paraId="373A6C22" w14:textId="77777777" w:rsidR="003C53B1" w:rsidRPr="00A5585E" w:rsidRDefault="003C53B1" w:rsidP="003C53B1">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7532892" w14:textId="77777777" w:rsidR="003C53B1" w:rsidRDefault="003C53B1" w:rsidP="003C53B1">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C48492C" w14:textId="77777777" w:rsidR="003C53B1" w:rsidRPr="009C5807" w:rsidRDefault="003C53B1" w:rsidP="003C53B1">
      <w:pPr>
        <w:rPr>
          <w:rFonts w:eastAsia="?? ??"/>
        </w:rPr>
      </w:pPr>
    </w:p>
    <w:p w14:paraId="6C2BF88B" w14:textId="77777777" w:rsidR="003C53B1" w:rsidRPr="009C5807" w:rsidRDefault="003C53B1" w:rsidP="003C53B1">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33245935" w14:textId="77777777" w:rsidTr="008A0941">
        <w:trPr>
          <w:jc w:val="center"/>
        </w:trPr>
        <w:tc>
          <w:tcPr>
            <w:tcW w:w="2035" w:type="dxa"/>
            <w:shd w:val="clear" w:color="auto" w:fill="auto"/>
          </w:tcPr>
          <w:p w14:paraId="6DEAEB59" w14:textId="77777777" w:rsidR="003C53B1" w:rsidRPr="009C5807" w:rsidRDefault="003C53B1" w:rsidP="008A0941">
            <w:pPr>
              <w:pStyle w:val="TAH"/>
            </w:pPr>
            <w:r w:rsidRPr="009C5807">
              <w:t>Configuration</w:t>
            </w:r>
          </w:p>
        </w:tc>
        <w:tc>
          <w:tcPr>
            <w:tcW w:w="3260" w:type="dxa"/>
            <w:shd w:val="clear" w:color="auto" w:fill="auto"/>
          </w:tcPr>
          <w:p w14:paraId="6853A31A" w14:textId="77777777" w:rsidR="003C53B1" w:rsidRPr="009C5807" w:rsidRDefault="003C53B1" w:rsidP="008A0941">
            <w:pPr>
              <w:pStyle w:val="TAH"/>
            </w:pPr>
            <w:r w:rsidRPr="009C5807">
              <w:t>T</w:t>
            </w:r>
            <w:r w:rsidRPr="009C5807">
              <w:rPr>
                <w:vertAlign w:val="subscript"/>
              </w:rPr>
              <w:t>Evaluate_out_SSB</w:t>
            </w:r>
            <w:r w:rsidRPr="009C5807">
              <w:t xml:space="preserve"> (ms) </w:t>
            </w:r>
          </w:p>
        </w:tc>
        <w:tc>
          <w:tcPr>
            <w:tcW w:w="3309" w:type="dxa"/>
            <w:shd w:val="clear" w:color="auto" w:fill="auto"/>
          </w:tcPr>
          <w:p w14:paraId="6BA4FA54" w14:textId="77777777" w:rsidR="003C53B1" w:rsidRPr="009C5807" w:rsidRDefault="003C53B1" w:rsidP="008A0941">
            <w:pPr>
              <w:pStyle w:val="TAH"/>
            </w:pPr>
            <w:r w:rsidRPr="009C5807">
              <w:t>T</w:t>
            </w:r>
            <w:r w:rsidRPr="009C5807">
              <w:rPr>
                <w:vertAlign w:val="subscript"/>
              </w:rPr>
              <w:t>Evaluate_in_SSB</w:t>
            </w:r>
            <w:r w:rsidRPr="009C5807">
              <w:t xml:space="preserve"> (ms) </w:t>
            </w:r>
          </w:p>
        </w:tc>
      </w:tr>
      <w:tr w:rsidR="003C53B1" w:rsidRPr="009C5807" w14:paraId="5E21AF9C" w14:textId="77777777" w:rsidTr="008A0941">
        <w:trPr>
          <w:jc w:val="center"/>
        </w:trPr>
        <w:tc>
          <w:tcPr>
            <w:tcW w:w="2035" w:type="dxa"/>
            <w:shd w:val="clear" w:color="auto" w:fill="auto"/>
          </w:tcPr>
          <w:p w14:paraId="147F274A" w14:textId="77777777" w:rsidR="003C53B1" w:rsidRPr="009C5807" w:rsidRDefault="003C53B1" w:rsidP="008A0941">
            <w:pPr>
              <w:pStyle w:val="TAC"/>
            </w:pPr>
            <w:r w:rsidRPr="009C5807">
              <w:t>no DRX</w:t>
            </w:r>
          </w:p>
        </w:tc>
        <w:tc>
          <w:tcPr>
            <w:tcW w:w="3260" w:type="dxa"/>
            <w:shd w:val="clear" w:color="auto" w:fill="auto"/>
          </w:tcPr>
          <w:p w14:paraId="6D12FDF9" w14:textId="77777777" w:rsidR="003C53B1" w:rsidRPr="009C5807" w:rsidRDefault="003C53B1" w:rsidP="008A0941">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0CA62D3A" w14:textId="77777777" w:rsidR="003C53B1" w:rsidRPr="009C5807" w:rsidRDefault="003C53B1" w:rsidP="008A0941">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3C53B1" w:rsidRPr="001356E3" w14:paraId="53C6E75C" w14:textId="77777777" w:rsidTr="008A0941">
        <w:trPr>
          <w:jc w:val="center"/>
        </w:trPr>
        <w:tc>
          <w:tcPr>
            <w:tcW w:w="2035" w:type="dxa"/>
            <w:shd w:val="clear" w:color="auto" w:fill="auto"/>
          </w:tcPr>
          <w:p w14:paraId="4D5ACD96" w14:textId="77777777" w:rsidR="003C53B1" w:rsidRPr="009C5807" w:rsidRDefault="003C53B1" w:rsidP="008A094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2F8DCC22" w14:textId="77777777" w:rsidR="003C53B1" w:rsidRPr="007C55F6" w:rsidRDefault="003C53B1" w:rsidP="008A0941">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DDD099E" w14:textId="77777777" w:rsidR="003C53B1" w:rsidRPr="007C55F6" w:rsidRDefault="003C53B1" w:rsidP="008A0941">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C53B1" w:rsidRPr="009C5807" w14:paraId="42AA7347" w14:textId="77777777" w:rsidTr="008A0941">
        <w:trPr>
          <w:jc w:val="center"/>
        </w:trPr>
        <w:tc>
          <w:tcPr>
            <w:tcW w:w="2035" w:type="dxa"/>
            <w:shd w:val="clear" w:color="auto" w:fill="auto"/>
          </w:tcPr>
          <w:p w14:paraId="10A6A318" w14:textId="77777777" w:rsidR="003C53B1" w:rsidRPr="009C5807" w:rsidRDefault="003C53B1" w:rsidP="008A0941">
            <w:pPr>
              <w:pStyle w:val="TAC"/>
            </w:pPr>
            <w:r w:rsidRPr="009C5807">
              <w:t>DRX cycle&gt;320</w:t>
            </w:r>
            <w:r w:rsidRPr="009C5807">
              <w:rPr>
                <w:rFonts w:hint="eastAsia"/>
                <w:lang w:val="en-US" w:eastAsia="zh-CN"/>
              </w:rPr>
              <w:t>ms</w:t>
            </w:r>
          </w:p>
        </w:tc>
        <w:tc>
          <w:tcPr>
            <w:tcW w:w="3260" w:type="dxa"/>
            <w:shd w:val="clear" w:color="auto" w:fill="auto"/>
          </w:tcPr>
          <w:p w14:paraId="63CB8E0F"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315B416" w14:textId="77777777" w:rsidR="003C53B1" w:rsidRPr="009C5807" w:rsidRDefault="003C53B1" w:rsidP="008A094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C53B1" w:rsidRPr="009C5807" w14:paraId="6B9D8505" w14:textId="77777777" w:rsidTr="008A0941">
        <w:trPr>
          <w:jc w:val="center"/>
        </w:trPr>
        <w:tc>
          <w:tcPr>
            <w:tcW w:w="8604" w:type="dxa"/>
            <w:gridSpan w:val="3"/>
            <w:shd w:val="clear" w:color="auto" w:fill="auto"/>
          </w:tcPr>
          <w:p w14:paraId="201548FB" w14:textId="77777777" w:rsidR="003C53B1" w:rsidRPr="009C5807" w:rsidRDefault="003C53B1" w:rsidP="008A094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150507BB" w14:textId="77777777" w:rsidR="003C53B1" w:rsidRPr="009C5807" w:rsidRDefault="003C53B1" w:rsidP="003C53B1">
      <w:pPr>
        <w:rPr>
          <w:rFonts w:eastAsia="?? ??"/>
        </w:rPr>
      </w:pPr>
    </w:p>
    <w:p w14:paraId="7D064E99" w14:textId="77777777" w:rsidR="003C53B1" w:rsidRPr="009C5807" w:rsidRDefault="003C53B1" w:rsidP="003C53B1">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339A8542" w14:textId="77777777" w:rsidTr="008A0941">
        <w:trPr>
          <w:jc w:val="center"/>
        </w:trPr>
        <w:tc>
          <w:tcPr>
            <w:tcW w:w="2035" w:type="dxa"/>
            <w:shd w:val="clear" w:color="auto" w:fill="auto"/>
          </w:tcPr>
          <w:p w14:paraId="7602303A" w14:textId="77777777" w:rsidR="003C53B1" w:rsidRPr="009C5807" w:rsidRDefault="003C53B1" w:rsidP="008A0941">
            <w:pPr>
              <w:pStyle w:val="TAH"/>
            </w:pPr>
            <w:r w:rsidRPr="009C5807">
              <w:t>Configuration</w:t>
            </w:r>
          </w:p>
        </w:tc>
        <w:tc>
          <w:tcPr>
            <w:tcW w:w="3260" w:type="dxa"/>
            <w:shd w:val="clear" w:color="auto" w:fill="auto"/>
          </w:tcPr>
          <w:p w14:paraId="4D010998" w14:textId="77777777" w:rsidR="003C53B1" w:rsidRPr="009C5807" w:rsidRDefault="003C53B1" w:rsidP="008A0941">
            <w:pPr>
              <w:pStyle w:val="TAH"/>
            </w:pPr>
            <w:r w:rsidRPr="009C5807">
              <w:t>T</w:t>
            </w:r>
            <w:r w:rsidRPr="009C5807">
              <w:rPr>
                <w:vertAlign w:val="subscript"/>
              </w:rPr>
              <w:t>Evaluate_out_SSB</w:t>
            </w:r>
            <w:r w:rsidRPr="009C5807">
              <w:t xml:space="preserve"> (ms) </w:t>
            </w:r>
          </w:p>
        </w:tc>
        <w:tc>
          <w:tcPr>
            <w:tcW w:w="3309" w:type="dxa"/>
            <w:shd w:val="clear" w:color="auto" w:fill="auto"/>
          </w:tcPr>
          <w:p w14:paraId="3BD9F50B" w14:textId="77777777" w:rsidR="003C53B1" w:rsidRPr="009C5807" w:rsidRDefault="003C53B1" w:rsidP="008A0941">
            <w:pPr>
              <w:pStyle w:val="TAH"/>
            </w:pPr>
            <w:r w:rsidRPr="009C5807">
              <w:t>T</w:t>
            </w:r>
            <w:r w:rsidRPr="009C5807">
              <w:rPr>
                <w:vertAlign w:val="subscript"/>
              </w:rPr>
              <w:t>Evaluate_in_SSB</w:t>
            </w:r>
            <w:r w:rsidRPr="009C5807">
              <w:t xml:space="preserve"> (ms) </w:t>
            </w:r>
          </w:p>
        </w:tc>
      </w:tr>
      <w:tr w:rsidR="003C53B1" w:rsidRPr="001356E3" w14:paraId="081F3A2F" w14:textId="77777777" w:rsidTr="008A0941">
        <w:trPr>
          <w:jc w:val="center"/>
        </w:trPr>
        <w:tc>
          <w:tcPr>
            <w:tcW w:w="2035" w:type="dxa"/>
            <w:shd w:val="clear" w:color="auto" w:fill="auto"/>
          </w:tcPr>
          <w:p w14:paraId="49F6FBC9" w14:textId="77777777" w:rsidR="003C53B1" w:rsidRPr="009C5807" w:rsidRDefault="003C53B1" w:rsidP="008A0941">
            <w:pPr>
              <w:pStyle w:val="TAC"/>
            </w:pPr>
            <w:r w:rsidRPr="009C5807">
              <w:t>no DRX</w:t>
            </w:r>
          </w:p>
        </w:tc>
        <w:tc>
          <w:tcPr>
            <w:tcW w:w="3260" w:type="dxa"/>
            <w:shd w:val="clear" w:color="auto" w:fill="auto"/>
          </w:tcPr>
          <w:p w14:paraId="23261A73" w14:textId="77777777" w:rsidR="003C53B1" w:rsidRPr="007C55F6" w:rsidRDefault="003C53B1" w:rsidP="008A0941">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7D16BBF" w14:textId="77777777" w:rsidR="003C53B1" w:rsidRPr="007C55F6" w:rsidRDefault="003C53B1" w:rsidP="008A0941">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3C53B1" w:rsidRPr="0012255F" w14:paraId="10B95116" w14:textId="77777777" w:rsidTr="008A0941">
        <w:trPr>
          <w:jc w:val="center"/>
        </w:trPr>
        <w:tc>
          <w:tcPr>
            <w:tcW w:w="2035" w:type="dxa"/>
            <w:shd w:val="clear" w:color="auto" w:fill="auto"/>
          </w:tcPr>
          <w:p w14:paraId="3107CE9A" w14:textId="77777777" w:rsidR="003C53B1" w:rsidRPr="009C5807" w:rsidRDefault="003C53B1" w:rsidP="008A0941">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138DC643" w14:textId="77777777" w:rsidR="003C53B1" w:rsidRPr="007C55F6" w:rsidRDefault="003C53B1" w:rsidP="008A0941">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0FBA36D" w14:textId="77777777" w:rsidR="003C53B1" w:rsidRPr="007C55F6" w:rsidRDefault="003C53B1" w:rsidP="008A0941">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3C53B1" w:rsidRPr="009C5807" w14:paraId="04D83BFA" w14:textId="77777777" w:rsidTr="008A0941">
        <w:trPr>
          <w:jc w:val="center"/>
        </w:trPr>
        <w:tc>
          <w:tcPr>
            <w:tcW w:w="2035" w:type="dxa"/>
            <w:shd w:val="clear" w:color="auto" w:fill="auto"/>
          </w:tcPr>
          <w:p w14:paraId="30686D38" w14:textId="77777777" w:rsidR="003C53B1" w:rsidRPr="009C5807" w:rsidRDefault="003C53B1" w:rsidP="008A0941">
            <w:pPr>
              <w:pStyle w:val="TAC"/>
            </w:pPr>
            <w:r w:rsidRPr="009C5807">
              <w:t>DRX cycle&gt;320</w:t>
            </w:r>
            <w:r w:rsidRPr="009C5807">
              <w:rPr>
                <w:rFonts w:hint="eastAsia"/>
                <w:lang w:val="en-US" w:eastAsia="zh-CN"/>
              </w:rPr>
              <w:t>ms</w:t>
            </w:r>
          </w:p>
        </w:tc>
        <w:tc>
          <w:tcPr>
            <w:tcW w:w="3260" w:type="dxa"/>
            <w:shd w:val="clear" w:color="auto" w:fill="auto"/>
          </w:tcPr>
          <w:p w14:paraId="3132C7F9"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42E7201" w14:textId="77777777" w:rsidR="003C53B1" w:rsidRPr="009C5807" w:rsidRDefault="003C53B1" w:rsidP="008A094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3C53B1" w:rsidRPr="009C5807" w14:paraId="633F1D29" w14:textId="77777777" w:rsidTr="008A0941">
        <w:trPr>
          <w:jc w:val="center"/>
        </w:trPr>
        <w:tc>
          <w:tcPr>
            <w:tcW w:w="8604" w:type="dxa"/>
            <w:gridSpan w:val="3"/>
            <w:shd w:val="clear" w:color="auto" w:fill="auto"/>
          </w:tcPr>
          <w:p w14:paraId="76818E5B" w14:textId="77777777" w:rsidR="003C53B1" w:rsidRPr="009C5807" w:rsidRDefault="003C53B1" w:rsidP="008A0941">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074EA183" w14:textId="77777777" w:rsidR="003C53B1" w:rsidRDefault="003C53B1" w:rsidP="003C53B1"/>
    <w:p w14:paraId="6E96DC7A" w14:textId="77777777" w:rsidR="003C53B1" w:rsidRDefault="003C53B1" w:rsidP="003C53B1">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14:paraId="0235FFC3"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2C9535DF" w14:textId="77777777" w:rsidR="003C53B1" w:rsidRDefault="003C53B1" w:rsidP="008A0941">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3408819" w14:textId="77777777" w:rsidR="003C53B1" w:rsidRDefault="003C53B1" w:rsidP="008A0941">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DB209FE" w14:textId="77777777" w:rsidR="003C53B1" w:rsidRDefault="003C53B1" w:rsidP="008A0941">
            <w:pPr>
              <w:pStyle w:val="TAH"/>
            </w:pPr>
            <w:r>
              <w:t>T</w:t>
            </w:r>
            <w:r>
              <w:rPr>
                <w:vertAlign w:val="subscript"/>
              </w:rPr>
              <w:t>Evaluate_in_SSB</w:t>
            </w:r>
            <w:r>
              <w:t xml:space="preserve"> (ms) </w:t>
            </w:r>
          </w:p>
        </w:tc>
      </w:tr>
      <w:tr w:rsidR="003C53B1" w14:paraId="0C043778"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CA18EF0" w14:textId="77777777" w:rsidR="003C53B1" w:rsidRDefault="003C53B1" w:rsidP="008A0941">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0CF588C0" w14:textId="77777777" w:rsidR="003C53B1" w:rsidRDefault="003C53B1" w:rsidP="008A0941">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428BE605" w14:textId="77777777" w:rsidR="003C53B1" w:rsidRDefault="003C53B1" w:rsidP="008A0941">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3C53B1" w:rsidRPr="0038248D" w14:paraId="1B3EC9B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8D0AE6B" w14:textId="77777777" w:rsidR="003C53B1" w:rsidRDefault="003C53B1" w:rsidP="008A0941">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18BFFEB6" w14:textId="77777777" w:rsidR="003C53B1" w:rsidRDefault="003C53B1" w:rsidP="008A0941">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189B5CAB" w14:textId="77777777" w:rsidR="003C53B1" w:rsidRDefault="003C53B1" w:rsidP="008A0941">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3C53B1" w14:paraId="386FCCF6" w14:textId="77777777" w:rsidTr="008A0941">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52CD30CB" w14:textId="77777777" w:rsidR="003C53B1" w:rsidRDefault="003C53B1" w:rsidP="008A0941">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24D5C83F" w14:textId="77777777" w:rsidR="003C53B1" w:rsidRPr="00E62AAC" w:rsidRDefault="003C53B1" w:rsidP="008A0941">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416DC6C" w14:textId="77777777" w:rsidR="003C53B1" w:rsidRDefault="003C53B1" w:rsidP="003C53B1"/>
    <w:p w14:paraId="6C12FA04" w14:textId="77777777" w:rsidR="003C53B1" w:rsidRDefault="003C53B1" w:rsidP="003C53B1">
      <w:pPr>
        <w:pStyle w:val="TH"/>
        <w:rPr>
          <w:lang w:eastAsia="zh-CN"/>
        </w:rPr>
      </w:pPr>
      <w:r w:rsidRPr="009C5807">
        <w:lastRenderedPageBreak/>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25C08E91" w14:textId="77777777" w:rsidTr="008A0941">
        <w:trPr>
          <w:jc w:val="center"/>
        </w:trPr>
        <w:tc>
          <w:tcPr>
            <w:tcW w:w="2035" w:type="dxa"/>
            <w:shd w:val="clear" w:color="auto" w:fill="auto"/>
          </w:tcPr>
          <w:p w14:paraId="2F0E630A" w14:textId="77777777" w:rsidR="003C53B1" w:rsidRPr="009C5807" w:rsidRDefault="003C53B1" w:rsidP="008A0941">
            <w:pPr>
              <w:pStyle w:val="TAH"/>
            </w:pPr>
            <w:r w:rsidRPr="009C5807">
              <w:t>Configuration</w:t>
            </w:r>
          </w:p>
        </w:tc>
        <w:tc>
          <w:tcPr>
            <w:tcW w:w="3260" w:type="dxa"/>
            <w:shd w:val="clear" w:color="auto" w:fill="auto"/>
          </w:tcPr>
          <w:p w14:paraId="55FA4C93" w14:textId="77777777" w:rsidR="003C53B1" w:rsidRPr="009C5807" w:rsidRDefault="003C53B1" w:rsidP="008A0941">
            <w:pPr>
              <w:pStyle w:val="TAH"/>
            </w:pPr>
            <w:r w:rsidRPr="009C5807">
              <w:t>T</w:t>
            </w:r>
            <w:r w:rsidRPr="009C5807">
              <w:rPr>
                <w:vertAlign w:val="subscript"/>
              </w:rPr>
              <w:t>Evaluate_out_SSB</w:t>
            </w:r>
            <w:r w:rsidRPr="009C5807">
              <w:t xml:space="preserve"> (ms) </w:t>
            </w:r>
          </w:p>
        </w:tc>
        <w:tc>
          <w:tcPr>
            <w:tcW w:w="3309" w:type="dxa"/>
            <w:shd w:val="clear" w:color="auto" w:fill="auto"/>
          </w:tcPr>
          <w:p w14:paraId="7E588A5A" w14:textId="77777777" w:rsidR="003C53B1" w:rsidRPr="009C5807" w:rsidRDefault="003C53B1" w:rsidP="008A0941">
            <w:pPr>
              <w:pStyle w:val="TAH"/>
            </w:pPr>
            <w:r w:rsidRPr="009C5807">
              <w:t>T</w:t>
            </w:r>
            <w:r w:rsidRPr="009C5807">
              <w:rPr>
                <w:vertAlign w:val="subscript"/>
              </w:rPr>
              <w:t>Evaluate_in_SSB</w:t>
            </w:r>
            <w:r w:rsidRPr="009C5807">
              <w:t xml:space="preserve"> (ms) </w:t>
            </w:r>
          </w:p>
        </w:tc>
      </w:tr>
      <w:tr w:rsidR="003C53B1" w:rsidRPr="009C5807" w14:paraId="30997C3C" w14:textId="77777777" w:rsidTr="008A0941">
        <w:trPr>
          <w:jc w:val="center"/>
        </w:trPr>
        <w:tc>
          <w:tcPr>
            <w:tcW w:w="2035" w:type="dxa"/>
            <w:shd w:val="clear" w:color="auto" w:fill="auto"/>
          </w:tcPr>
          <w:p w14:paraId="672A0B7E" w14:textId="77777777" w:rsidR="003C53B1" w:rsidRPr="009C5807" w:rsidRDefault="003C53B1" w:rsidP="008A0941">
            <w:pPr>
              <w:pStyle w:val="TAC"/>
            </w:pPr>
            <w:r w:rsidRPr="009C5807">
              <w:t>no DRX</w:t>
            </w:r>
          </w:p>
        </w:tc>
        <w:tc>
          <w:tcPr>
            <w:tcW w:w="3260" w:type="dxa"/>
            <w:shd w:val="clear" w:color="auto" w:fill="auto"/>
          </w:tcPr>
          <w:p w14:paraId="5307D12A"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6DF023C7" w14:textId="77777777" w:rsidR="003C53B1" w:rsidRPr="009C5807" w:rsidRDefault="003C53B1" w:rsidP="008A094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C53B1" w:rsidRPr="001356E3" w14:paraId="5CC36079" w14:textId="77777777" w:rsidTr="008A0941">
        <w:trPr>
          <w:jc w:val="center"/>
        </w:trPr>
        <w:tc>
          <w:tcPr>
            <w:tcW w:w="2035" w:type="dxa"/>
            <w:shd w:val="clear" w:color="auto" w:fill="auto"/>
          </w:tcPr>
          <w:p w14:paraId="0B3FD5DA" w14:textId="77777777" w:rsidR="003C53B1" w:rsidRPr="009C5807" w:rsidRDefault="003C53B1" w:rsidP="008A0941">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2AFBCDAF" w14:textId="77777777" w:rsidR="003C53B1" w:rsidRPr="007C55F6" w:rsidRDefault="003C53B1" w:rsidP="008A094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190E82FA" w14:textId="77777777" w:rsidR="003C53B1" w:rsidRPr="007C55F6" w:rsidRDefault="003C53B1" w:rsidP="008A094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C53B1" w:rsidRPr="009C5807" w14:paraId="76A8DCEC" w14:textId="77777777" w:rsidTr="008A0941">
        <w:trPr>
          <w:jc w:val="center"/>
        </w:trPr>
        <w:tc>
          <w:tcPr>
            <w:tcW w:w="2035" w:type="dxa"/>
            <w:shd w:val="clear" w:color="auto" w:fill="auto"/>
          </w:tcPr>
          <w:p w14:paraId="4E58EFE0" w14:textId="77777777" w:rsidR="003C53B1" w:rsidRPr="009C5807" w:rsidRDefault="003C53B1" w:rsidP="008A0941">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44F7501F"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EC996BE" w14:textId="77777777" w:rsidR="003C53B1" w:rsidRPr="009C5807" w:rsidRDefault="003C53B1" w:rsidP="008A094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C53B1" w:rsidRPr="009C5807" w14:paraId="22BF4BDE" w14:textId="77777777" w:rsidTr="008A0941">
        <w:trPr>
          <w:jc w:val="center"/>
        </w:trPr>
        <w:tc>
          <w:tcPr>
            <w:tcW w:w="8604" w:type="dxa"/>
            <w:gridSpan w:val="3"/>
            <w:shd w:val="clear" w:color="auto" w:fill="auto"/>
          </w:tcPr>
          <w:p w14:paraId="47304B23" w14:textId="77777777" w:rsidR="003C53B1" w:rsidRPr="009C5807" w:rsidRDefault="003C53B1" w:rsidP="008A0941">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1FCE486F" w14:textId="77777777" w:rsidR="003C53B1" w:rsidRDefault="003C53B1" w:rsidP="003C53B1"/>
    <w:p w14:paraId="47BD9A6C" w14:textId="77777777" w:rsidR="003C53B1" w:rsidRPr="009C5807" w:rsidRDefault="003C53B1" w:rsidP="003C53B1">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C53B1" w:rsidRPr="009C5807" w14:paraId="2BC6DD2B" w14:textId="77777777" w:rsidTr="008A0941">
        <w:trPr>
          <w:jc w:val="center"/>
        </w:trPr>
        <w:tc>
          <w:tcPr>
            <w:tcW w:w="2035" w:type="dxa"/>
            <w:shd w:val="clear" w:color="auto" w:fill="auto"/>
          </w:tcPr>
          <w:p w14:paraId="4FDA01BE" w14:textId="77777777" w:rsidR="003C53B1" w:rsidRPr="009C5807" w:rsidRDefault="003C53B1" w:rsidP="008A0941">
            <w:pPr>
              <w:pStyle w:val="TAH"/>
            </w:pPr>
            <w:r w:rsidRPr="009C5807">
              <w:t>Configuration</w:t>
            </w:r>
          </w:p>
        </w:tc>
        <w:tc>
          <w:tcPr>
            <w:tcW w:w="3260" w:type="dxa"/>
            <w:shd w:val="clear" w:color="auto" w:fill="auto"/>
          </w:tcPr>
          <w:p w14:paraId="7981AE10" w14:textId="77777777" w:rsidR="003C53B1" w:rsidRPr="009C5807" w:rsidRDefault="003C53B1" w:rsidP="008A0941">
            <w:pPr>
              <w:pStyle w:val="TAH"/>
            </w:pPr>
            <w:r w:rsidRPr="009C5807">
              <w:t>T</w:t>
            </w:r>
            <w:r w:rsidRPr="009C5807">
              <w:rPr>
                <w:vertAlign w:val="subscript"/>
              </w:rPr>
              <w:t>Evaluate_out_SSB</w:t>
            </w:r>
            <w:r w:rsidRPr="009C5807">
              <w:t xml:space="preserve"> (ms) </w:t>
            </w:r>
          </w:p>
        </w:tc>
        <w:tc>
          <w:tcPr>
            <w:tcW w:w="3309" w:type="dxa"/>
            <w:shd w:val="clear" w:color="auto" w:fill="auto"/>
          </w:tcPr>
          <w:p w14:paraId="7EFF860F" w14:textId="77777777" w:rsidR="003C53B1" w:rsidRPr="009C5807" w:rsidRDefault="003C53B1" w:rsidP="008A0941">
            <w:pPr>
              <w:pStyle w:val="TAH"/>
            </w:pPr>
            <w:r w:rsidRPr="009C5807">
              <w:t>T</w:t>
            </w:r>
            <w:r w:rsidRPr="009C5807">
              <w:rPr>
                <w:vertAlign w:val="subscript"/>
              </w:rPr>
              <w:t>Evaluate_in_SSB</w:t>
            </w:r>
            <w:r w:rsidRPr="009C5807">
              <w:t xml:space="preserve"> (ms) </w:t>
            </w:r>
          </w:p>
        </w:tc>
      </w:tr>
      <w:tr w:rsidR="003C53B1" w:rsidRPr="001356E3" w14:paraId="68CDC00F" w14:textId="77777777" w:rsidTr="008A0941">
        <w:trPr>
          <w:jc w:val="center"/>
        </w:trPr>
        <w:tc>
          <w:tcPr>
            <w:tcW w:w="2035" w:type="dxa"/>
            <w:shd w:val="clear" w:color="auto" w:fill="auto"/>
          </w:tcPr>
          <w:p w14:paraId="071F8DDF" w14:textId="77777777" w:rsidR="003C53B1" w:rsidRPr="009C5807" w:rsidRDefault="003C53B1" w:rsidP="008A0941">
            <w:pPr>
              <w:pStyle w:val="TAC"/>
            </w:pPr>
            <w:r w:rsidRPr="009C5807">
              <w:t>no DRX</w:t>
            </w:r>
          </w:p>
        </w:tc>
        <w:tc>
          <w:tcPr>
            <w:tcW w:w="3260" w:type="dxa"/>
            <w:shd w:val="clear" w:color="auto" w:fill="auto"/>
          </w:tcPr>
          <w:p w14:paraId="60924FEB" w14:textId="77777777" w:rsidR="003C53B1" w:rsidRPr="007C55F6" w:rsidRDefault="003C53B1" w:rsidP="008A0941">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6810D524" w14:textId="77777777" w:rsidR="003C53B1" w:rsidRPr="007C55F6" w:rsidRDefault="003C53B1" w:rsidP="008A0941">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3C53B1" w:rsidRPr="001356E3" w14:paraId="01F453DB" w14:textId="77777777" w:rsidTr="008A0941">
        <w:trPr>
          <w:jc w:val="center"/>
        </w:trPr>
        <w:tc>
          <w:tcPr>
            <w:tcW w:w="2035" w:type="dxa"/>
            <w:shd w:val="clear" w:color="auto" w:fill="auto"/>
          </w:tcPr>
          <w:p w14:paraId="384DF490" w14:textId="77777777" w:rsidR="003C53B1" w:rsidRPr="009C5807" w:rsidRDefault="003C53B1" w:rsidP="008A0941">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1AC0E7B" w14:textId="77777777" w:rsidR="003C53B1" w:rsidRPr="007C55F6" w:rsidRDefault="003C53B1" w:rsidP="008A0941">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60B45A2D" w14:textId="77777777" w:rsidR="003C53B1" w:rsidRPr="007C55F6" w:rsidRDefault="003C53B1" w:rsidP="008A0941">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C53B1" w:rsidRPr="009C5807" w14:paraId="3B1D2EC9" w14:textId="77777777" w:rsidTr="008A0941">
        <w:trPr>
          <w:jc w:val="center"/>
        </w:trPr>
        <w:tc>
          <w:tcPr>
            <w:tcW w:w="2035" w:type="dxa"/>
            <w:shd w:val="clear" w:color="auto" w:fill="auto"/>
          </w:tcPr>
          <w:p w14:paraId="1541B46E" w14:textId="77777777" w:rsidR="003C53B1" w:rsidRPr="009C5807" w:rsidRDefault="003C53B1" w:rsidP="008A0941">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14B39876" w14:textId="77777777" w:rsidR="003C53B1" w:rsidRPr="009C5807" w:rsidRDefault="003C53B1" w:rsidP="008A0941">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48ECAFB3" w14:textId="77777777" w:rsidR="003C53B1" w:rsidRPr="009C5807" w:rsidRDefault="003C53B1" w:rsidP="008A0941">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3C53B1" w:rsidRPr="009C5807" w14:paraId="1DDE491C" w14:textId="77777777" w:rsidTr="008A0941">
        <w:trPr>
          <w:jc w:val="center"/>
        </w:trPr>
        <w:tc>
          <w:tcPr>
            <w:tcW w:w="8604" w:type="dxa"/>
            <w:gridSpan w:val="3"/>
            <w:shd w:val="clear" w:color="auto" w:fill="auto"/>
          </w:tcPr>
          <w:p w14:paraId="699896CE" w14:textId="77777777" w:rsidR="003C53B1" w:rsidRPr="009C5807" w:rsidRDefault="003C53B1" w:rsidP="008A0941">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3A77CB4" w14:textId="77777777" w:rsidR="003C53B1" w:rsidRPr="00317B9E" w:rsidRDefault="003C53B1" w:rsidP="003C53B1"/>
    <w:p w14:paraId="7B67F4CE" w14:textId="73074744" w:rsidR="003C53B1" w:rsidRPr="00A11BDB" w:rsidRDefault="003C53B1" w:rsidP="003C53B1">
      <w:pPr>
        <w:spacing w:after="0"/>
        <w:jc w:val="center"/>
        <w:rPr>
          <w:b/>
          <w:bCs/>
          <w:noProof/>
          <w:color w:val="4F81BD" w:themeColor="accent1"/>
          <w:sz w:val="28"/>
          <w:szCs w:val="28"/>
        </w:rPr>
      </w:pPr>
      <w:r w:rsidRPr="00A11BDB">
        <w:rPr>
          <w:b/>
          <w:bCs/>
          <w:noProof/>
          <w:color w:val="4F81BD" w:themeColor="accent1"/>
          <w:sz w:val="28"/>
          <w:szCs w:val="28"/>
        </w:rPr>
        <w:t xml:space="preserve">--- </w:t>
      </w:r>
      <w:r w:rsidR="0073758D">
        <w:rPr>
          <w:b/>
          <w:bCs/>
          <w:noProof/>
          <w:color w:val="4F81BD" w:themeColor="accent1"/>
          <w:sz w:val="28"/>
          <w:szCs w:val="28"/>
        </w:rPr>
        <w:t>Unchanged clauses omitted</w:t>
      </w:r>
      <w:r w:rsidRPr="00A11BDB">
        <w:rPr>
          <w:b/>
          <w:bCs/>
          <w:noProof/>
          <w:color w:val="4F81BD" w:themeColor="accent1"/>
          <w:sz w:val="28"/>
          <w:szCs w:val="28"/>
        </w:rPr>
        <w:t xml:space="preserve"> ---</w:t>
      </w:r>
    </w:p>
    <w:p w14:paraId="5E2786EF" w14:textId="77777777" w:rsidR="003C53B1" w:rsidRPr="003C7F36" w:rsidRDefault="003C53B1" w:rsidP="003C53B1">
      <w:pPr>
        <w:pStyle w:val="Heading4"/>
        <w:rPr>
          <w:lang w:eastAsia="en-GB"/>
        </w:rPr>
      </w:pPr>
      <w:r w:rsidRPr="003C7F36">
        <w:rPr>
          <w:rFonts w:eastAsia="?? ??"/>
          <w:lang w:eastAsia="en-GB"/>
        </w:rPr>
        <w:t>8.1.3.3</w:t>
      </w:r>
      <w:r w:rsidRPr="003C7F36">
        <w:rPr>
          <w:rFonts w:eastAsia="?? ??"/>
          <w:lang w:eastAsia="en-GB"/>
        </w:rPr>
        <w:tab/>
      </w:r>
      <w:r w:rsidRPr="003C7F36">
        <w:rPr>
          <w:lang w:eastAsia="en-GB"/>
        </w:rPr>
        <w:t>Measurement restrictions for CSI-RS based RLM</w:t>
      </w:r>
    </w:p>
    <w:p w14:paraId="2D7061A8" w14:textId="77777777" w:rsidR="003C53B1" w:rsidRPr="003C7F36" w:rsidRDefault="003C53B1" w:rsidP="003C53B1">
      <w:pPr>
        <w:overflowPunct w:val="0"/>
        <w:autoSpaceDE w:val="0"/>
        <w:autoSpaceDN w:val="0"/>
        <w:adjustRightInd w:val="0"/>
        <w:textAlignment w:val="baseline"/>
        <w:rPr>
          <w:lang w:eastAsia="zh-CN"/>
        </w:rPr>
      </w:pPr>
      <w:r w:rsidRPr="003C7F36">
        <w:rPr>
          <w:lang w:eastAsia="zh-CN"/>
        </w:rPr>
        <w:t xml:space="preserve">The SSB </w:t>
      </w:r>
      <w:r w:rsidRPr="003C7F36">
        <w:rPr>
          <w:lang w:eastAsia="en-GB"/>
        </w:rPr>
        <w:t>mentioned in this clause</w:t>
      </w:r>
      <w:r w:rsidRPr="003C7F36">
        <w:rPr>
          <w:lang w:eastAsia="zh-CN"/>
        </w:rPr>
        <w:t xml:space="preserve"> can be associated with either the </w:t>
      </w:r>
      <w:r w:rsidRPr="003C7F36">
        <w:rPr>
          <w:lang w:eastAsia="en-GB"/>
        </w:rPr>
        <w:t>serving cell</w:t>
      </w:r>
      <w:r w:rsidRPr="003C7F36">
        <w:rPr>
          <w:lang w:eastAsia="zh-CN"/>
        </w:rPr>
        <w:t xml:space="preserve"> PCI or a PCI different from serving cell PCI.</w:t>
      </w:r>
    </w:p>
    <w:p w14:paraId="4B5F33E9" w14:textId="77777777" w:rsidR="003C53B1" w:rsidRPr="00FE265A" w:rsidRDefault="003C53B1" w:rsidP="003C53B1">
      <w:pPr>
        <w:overflowPunct w:val="0"/>
        <w:autoSpaceDE w:val="0"/>
        <w:autoSpaceDN w:val="0"/>
        <w:adjustRightInd w:val="0"/>
        <w:textAlignment w:val="baseline"/>
        <w:rPr>
          <w:lang w:eastAsia="en-GB"/>
        </w:rPr>
      </w:pPr>
      <w:r w:rsidRPr="003C7F36">
        <w:rPr>
          <w:lang w:eastAsia="zh-CN"/>
        </w:rPr>
        <w:t xml:space="preserve">The UE is required to be capable of measuring CSI-RS for RLM without </w:t>
      </w:r>
      <w:r w:rsidRPr="00FE265A">
        <w:rPr>
          <w:lang w:eastAsia="zh-CN"/>
        </w:rPr>
        <w:t>measurement gaps. T</w:t>
      </w:r>
      <w:r w:rsidRPr="00FE265A">
        <w:rPr>
          <w:lang w:eastAsia="en-GB"/>
        </w:rPr>
        <w:t>he UE is required to perform the CSI-RS measurements with measurement restrictions as described in the following clauses.</w:t>
      </w:r>
    </w:p>
    <w:p w14:paraId="1E574F3B" w14:textId="77777777" w:rsidR="003C53B1" w:rsidRPr="003C7F36" w:rsidRDefault="003C53B1" w:rsidP="003C53B1">
      <w:pPr>
        <w:overflowPunct w:val="0"/>
        <w:autoSpaceDE w:val="0"/>
        <w:autoSpaceDN w:val="0"/>
        <w:adjustRightInd w:val="0"/>
        <w:textAlignment w:val="baseline"/>
        <w:rPr>
          <w:lang w:eastAsia="en-GB"/>
        </w:rPr>
      </w:pPr>
      <w:r w:rsidRPr="00FE265A">
        <w:rPr>
          <w:lang w:eastAsia="en-GB"/>
        </w:rPr>
        <w:t>For both FR1 and FR2, when the CSI-RS for RLM is in the same OFDM symbol as SSB for RLM, BFD, CBD or L1-RSRP measurement, UE is not required to receive CSI-RS for RLM in the PRBs that overlap with an SSB.</w:t>
      </w:r>
    </w:p>
    <w:p w14:paraId="16875F41" w14:textId="77777777" w:rsidR="003C53B1" w:rsidRPr="003C7F36" w:rsidRDefault="003C53B1" w:rsidP="003C53B1">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same SCS than CSI-RS for RLM, t</w:t>
      </w:r>
      <w:r w:rsidRPr="003C7F36">
        <w:rPr>
          <w:lang w:eastAsia="en-GB"/>
        </w:rPr>
        <w:t>he UE shall be able to perform CSI-RS measurement without restrictions.</w:t>
      </w:r>
    </w:p>
    <w:p w14:paraId="625E0BC4" w14:textId="77777777" w:rsidR="003C53B1" w:rsidRPr="003C7F36" w:rsidRDefault="003C53B1" w:rsidP="003C53B1">
      <w:pPr>
        <w:overflowPunct w:val="0"/>
        <w:autoSpaceDE w:val="0"/>
        <w:autoSpaceDN w:val="0"/>
        <w:adjustRightInd w:val="0"/>
        <w:textAlignment w:val="baseline"/>
        <w:rPr>
          <w:lang w:eastAsia="en-GB"/>
        </w:rPr>
      </w:pPr>
      <w:r w:rsidRPr="003C7F36">
        <w:rPr>
          <w:lang w:eastAsia="zh-CN"/>
        </w:rPr>
        <w:t xml:space="preserve">For FR1, when the SSB </w:t>
      </w:r>
      <w:r w:rsidRPr="003C7F36">
        <w:rPr>
          <w:lang w:eastAsia="en-GB"/>
        </w:rPr>
        <w:t>for RLM, BFD, CBD or L1-RSRP measurement</w:t>
      </w:r>
      <w:r w:rsidRPr="003C7F36">
        <w:rPr>
          <w:lang w:eastAsia="zh-CN"/>
        </w:rPr>
        <w:t xml:space="preserve"> is within the active BWP and has different SCS than CSI-RS for RLM, t</w:t>
      </w:r>
      <w:r w:rsidRPr="003C7F36">
        <w:rPr>
          <w:lang w:val="en-US" w:eastAsia="zh-CN"/>
        </w:rPr>
        <w:t xml:space="preserve">he UE shall be able to perform CSI-RS </w:t>
      </w:r>
      <w:r w:rsidRPr="003C7F36">
        <w:rPr>
          <w:lang w:eastAsia="en-GB"/>
        </w:rPr>
        <w:t>measurement with restrictions according to its capabilities:</w:t>
      </w:r>
    </w:p>
    <w:p w14:paraId="4CF63F29" w14:textId="77777777" w:rsidR="003C53B1" w:rsidRPr="003C7F36" w:rsidRDefault="003C53B1" w:rsidP="003C53B1">
      <w:pPr>
        <w:overflowPunct w:val="0"/>
        <w:autoSpaceDE w:val="0"/>
        <w:autoSpaceDN w:val="0"/>
        <w:adjustRightInd w:val="0"/>
        <w:ind w:left="568" w:hanging="284"/>
        <w:textAlignment w:val="baseline"/>
        <w:rPr>
          <w:lang w:eastAsia="en-GB"/>
        </w:rPr>
      </w:pPr>
      <w:r w:rsidRPr="003C7F36">
        <w:rPr>
          <w:lang w:eastAsia="en-GB"/>
        </w:rPr>
        <w:t>-</w:t>
      </w:r>
      <w:r w:rsidRPr="003C7F36">
        <w:rPr>
          <w:lang w:eastAsia="en-GB"/>
        </w:rPr>
        <w:tab/>
        <w:t xml:space="preserve">If the UE supports </w:t>
      </w:r>
      <w:r w:rsidRPr="003C7F36">
        <w:rPr>
          <w:i/>
          <w:lang w:eastAsia="en-GB"/>
        </w:rPr>
        <w:t>simultaneousRxDataSSB-DiffNumerology</w:t>
      </w:r>
      <w:r w:rsidRPr="003C7F36">
        <w:rPr>
          <w:lang w:eastAsia="en-GB"/>
        </w:rPr>
        <w:t xml:space="preserve"> the </w:t>
      </w:r>
      <w:r w:rsidRPr="003C7F36">
        <w:rPr>
          <w:lang w:val="en-US" w:eastAsia="zh-CN"/>
        </w:rPr>
        <w:t xml:space="preserve">UE shall be able to perform CSI-RS for RLM </w:t>
      </w:r>
      <w:r w:rsidRPr="003C7F36">
        <w:rPr>
          <w:lang w:eastAsia="en-GB"/>
        </w:rPr>
        <w:t>measurement without restrictions.</w:t>
      </w:r>
    </w:p>
    <w:p w14:paraId="1DE1E362" w14:textId="77777777" w:rsidR="003C53B1" w:rsidRPr="003C7F36" w:rsidRDefault="003C53B1" w:rsidP="003C53B1">
      <w:pPr>
        <w:overflowPunct w:val="0"/>
        <w:autoSpaceDE w:val="0"/>
        <w:autoSpaceDN w:val="0"/>
        <w:adjustRightInd w:val="0"/>
        <w:ind w:left="568" w:hanging="284"/>
        <w:textAlignment w:val="baseline"/>
        <w:rPr>
          <w:lang w:val="en-US" w:eastAsia="zh-CN"/>
        </w:rPr>
      </w:pPr>
      <w:r w:rsidRPr="003C7F36">
        <w:rPr>
          <w:lang w:eastAsia="en-GB"/>
        </w:rPr>
        <w:t>-</w:t>
      </w:r>
      <w:r w:rsidRPr="003C7F36">
        <w:rPr>
          <w:lang w:eastAsia="en-GB"/>
        </w:rPr>
        <w:tab/>
        <w:t xml:space="preserve">If the UE does not support </w:t>
      </w:r>
      <w:r w:rsidRPr="003C7F36">
        <w:rPr>
          <w:i/>
          <w:lang w:eastAsia="en-GB"/>
        </w:rPr>
        <w:t>simultaneousRxDataSSB-DiffNumerology</w:t>
      </w:r>
      <w:r w:rsidRPr="003C7F36">
        <w:rPr>
          <w:lang w:eastAsia="en-GB"/>
        </w:rPr>
        <w:t xml:space="preserve">, UE is required to measure one of but not both CSI-RS for RLM and SSB. Longer measurement period for CSI-RS based RLM is expected, and </w:t>
      </w:r>
      <w:r w:rsidRPr="003C7F36">
        <w:rPr>
          <w:lang w:val="en-US" w:eastAsia="en-GB"/>
        </w:rPr>
        <w:t>no requirements are defined.</w:t>
      </w:r>
    </w:p>
    <w:p w14:paraId="7DDCF81F" w14:textId="77777777" w:rsidR="003C53B1" w:rsidRPr="00FE265A" w:rsidRDefault="003C53B1" w:rsidP="003C53B1">
      <w:pPr>
        <w:overflowPunct w:val="0"/>
        <w:autoSpaceDE w:val="0"/>
        <w:autoSpaceDN w:val="0"/>
        <w:adjustRightInd w:val="0"/>
        <w:textAlignment w:val="baseline"/>
        <w:rPr>
          <w:lang w:eastAsia="en-GB"/>
        </w:rPr>
      </w:pPr>
      <w:r w:rsidRPr="003C7F36">
        <w:rPr>
          <w:lang w:eastAsia="en-GB"/>
        </w:rPr>
        <w:t>For FR1, when the CSI-RS for RLM is in the same OFDM symbol as another CSI-RS for RLM, BFD, CBD or L1-</w:t>
      </w:r>
      <w:r w:rsidRPr="00FE265A">
        <w:rPr>
          <w:lang w:eastAsia="en-GB"/>
        </w:rPr>
        <w:t>RSRP measurement, UE shall be able to measure the CSI-RS for RLM without any restriction.</w:t>
      </w:r>
    </w:p>
    <w:p w14:paraId="2127AF14" w14:textId="77777777" w:rsidR="003C53B1" w:rsidRPr="00FE265A" w:rsidRDefault="003C53B1" w:rsidP="003C53B1">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 xml:space="preserve">measurement on one CC </w:t>
      </w:r>
      <w:r w:rsidRPr="00FE265A">
        <w:rPr>
          <w:lang w:eastAsia="en-GB"/>
        </w:rPr>
        <w:t xml:space="preserve">is in the same OFDM symbol as SSB for RLM, BFD, or L1-RSRP measurement </w:t>
      </w:r>
      <w:r w:rsidRPr="00FE265A">
        <w:rPr>
          <w:rFonts w:eastAsia="Malgun Gothic"/>
          <w:lang w:eastAsia="ja-JP"/>
        </w:rPr>
        <w:t>on the same CC or different CCs in the same band</w:t>
      </w:r>
      <w:r w:rsidRPr="00FE265A">
        <w:rPr>
          <w:lang w:eastAsia="en-GB"/>
        </w:rPr>
        <w:t xml:space="preserve">, or in the same symbol as SSB for CBD measurement </w:t>
      </w:r>
      <w:r w:rsidRPr="00FE265A">
        <w:rPr>
          <w:rFonts w:eastAsia="Malgun Gothic"/>
          <w:lang w:eastAsia="ja-JP"/>
        </w:rPr>
        <w:t>on the same CC or different CCs in the same band</w:t>
      </w:r>
      <w:r w:rsidRPr="00FE265A">
        <w:rPr>
          <w:lang w:eastAsia="en-GB"/>
        </w:rPr>
        <w:t xml:space="preserve"> when beam failure is detected, UE is required to measure one of but not both CSI-RS for RLM and SSB. Longer measurement period for CSI-RS based RLM is expected, and no requirements are defined.</w:t>
      </w:r>
    </w:p>
    <w:p w14:paraId="0A7468D0" w14:textId="77777777" w:rsidR="003C53B1" w:rsidRPr="00FE265A" w:rsidRDefault="003C53B1" w:rsidP="003C53B1">
      <w:pPr>
        <w:overflowPunct w:val="0"/>
        <w:autoSpaceDE w:val="0"/>
        <w:autoSpaceDN w:val="0"/>
        <w:adjustRightInd w:val="0"/>
        <w:textAlignment w:val="baseline"/>
        <w:rPr>
          <w:lang w:eastAsia="en-GB"/>
        </w:rPr>
      </w:pPr>
      <w:r w:rsidRPr="00FE265A">
        <w:rPr>
          <w:lang w:eastAsia="en-GB"/>
        </w:rPr>
        <w:t xml:space="preserve">For FR2, when the CSI-RS for RLM </w:t>
      </w:r>
      <w:r w:rsidRPr="00FE265A">
        <w:rPr>
          <w:rFonts w:eastAsia="Malgun Gothic"/>
          <w:lang w:eastAsia="ja-JP"/>
        </w:rPr>
        <w:t>measurement on one CC</w:t>
      </w:r>
      <w:r w:rsidRPr="00FE265A">
        <w:rPr>
          <w:lang w:eastAsia="en-GB"/>
        </w:rPr>
        <w:t xml:space="preserve"> is in the same OFDM symbol as another CSI-RS for RLM, BFD, CBD or L1-RSRP measurement </w:t>
      </w:r>
      <w:r w:rsidRPr="00FE265A">
        <w:rPr>
          <w:rFonts w:eastAsia="Malgun Gothic"/>
          <w:lang w:eastAsia="ja-JP"/>
        </w:rPr>
        <w:t>on the same CC or different CCs in the same band</w:t>
      </w:r>
      <w:r w:rsidRPr="00FE265A">
        <w:rPr>
          <w:lang w:eastAsia="en-GB"/>
        </w:rPr>
        <w:t>,</w:t>
      </w:r>
    </w:p>
    <w:p w14:paraId="2EE59F2C" w14:textId="77777777" w:rsidR="003C53B1" w:rsidRPr="00FE265A" w:rsidRDefault="003C53B1" w:rsidP="003C53B1">
      <w:pPr>
        <w:overflowPunct w:val="0"/>
        <w:autoSpaceDE w:val="0"/>
        <w:autoSpaceDN w:val="0"/>
        <w:adjustRightInd w:val="0"/>
        <w:ind w:left="568" w:hanging="284"/>
        <w:textAlignment w:val="baseline"/>
        <w:rPr>
          <w:lang w:eastAsia="en-GB"/>
        </w:rPr>
      </w:pPr>
      <w:r w:rsidRPr="00FE265A">
        <w:rPr>
          <w:lang w:eastAsia="en-GB"/>
        </w:rPr>
        <w:t>-</w:t>
      </w:r>
      <w:r w:rsidRPr="00FE265A">
        <w:rPr>
          <w:lang w:eastAsia="en-GB"/>
        </w:rPr>
        <w:tab/>
        <w:t>In the following cases, UE is required to measure one of but not both CSI-RS for RLM and the other CSI-RS. Longer measurement period for CSI-RS based RLM is expected, and no requirements are defined.</w:t>
      </w:r>
    </w:p>
    <w:p w14:paraId="3A1829E2" w14:textId="77777777" w:rsidR="003C53B1" w:rsidRPr="00FE265A" w:rsidRDefault="003C53B1" w:rsidP="003C53B1">
      <w:pPr>
        <w:overflowPunct w:val="0"/>
        <w:autoSpaceDE w:val="0"/>
        <w:autoSpaceDN w:val="0"/>
        <w:adjustRightInd w:val="0"/>
        <w:ind w:left="851" w:hanging="284"/>
        <w:textAlignment w:val="baseline"/>
        <w:rPr>
          <w:rFonts w:eastAsia="Malgun Gothic"/>
          <w:lang w:eastAsia="en-GB"/>
        </w:rPr>
      </w:pPr>
      <w:r w:rsidRPr="00FE265A">
        <w:rPr>
          <w:lang w:eastAsia="en-GB"/>
        </w:rPr>
        <w:lastRenderedPageBreak/>
        <w:t>-</w:t>
      </w:r>
      <w:r w:rsidRPr="00FE265A">
        <w:rPr>
          <w:lang w:eastAsia="en-GB"/>
        </w:rPr>
        <w:tab/>
        <w:t xml:space="preserve">The CSI-RS for RLM or the other CSI-RS in a resource set configured with repetition ON, or </w:t>
      </w:r>
    </w:p>
    <w:p w14:paraId="4C0BA735" w14:textId="77777777" w:rsidR="003C53B1" w:rsidRPr="00FE265A" w:rsidRDefault="003C53B1" w:rsidP="003C53B1">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The other CSI-RS is configured in q1 and beam failure is detected, or</w:t>
      </w:r>
    </w:p>
    <w:p w14:paraId="761A6981" w14:textId="77777777" w:rsidR="003C53B1" w:rsidRPr="00FE265A" w:rsidRDefault="003C53B1" w:rsidP="003C53B1">
      <w:pPr>
        <w:overflowPunct w:val="0"/>
        <w:autoSpaceDE w:val="0"/>
        <w:autoSpaceDN w:val="0"/>
        <w:adjustRightInd w:val="0"/>
        <w:ind w:left="851" w:hanging="284"/>
        <w:textAlignment w:val="baseline"/>
        <w:rPr>
          <w:lang w:eastAsia="en-GB"/>
        </w:rPr>
      </w:pPr>
      <w:r w:rsidRPr="00FE265A">
        <w:rPr>
          <w:lang w:eastAsia="en-GB"/>
        </w:rPr>
        <w:t>-</w:t>
      </w:r>
      <w:r w:rsidRPr="00FE265A">
        <w:rPr>
          <w:lang w:eastAsia="en-GB"/>
        </w:rPr>
        <w:tab/>
        <w:t>The two CSI-RS-es are not QCL-ed w.r.t. QCL-TypeD, or the QCL information is not known to UE,</w:t>
      </w:r>
    </w:p>
    <w:p w14:paraId="6E4E5E1D" w14:textId="77777777" w:rsidR="003C53B1" w:rsidRDefault="003C53B1" w:rsidP="003C53B1">
      <w:pPr>
        <w:overflowPunct w:val="0"/>
        <w:autoSpaceDE w:val="0"/>
        <w:autoSpaceDN w:val="0"/>
        <w:adjustRightInd w:val="0"/>
        <w:ind w:left="568" w:hanging="284"/>
        <w:textAlignment w:val="baseline"/>
        <w:rPr>
          <w:ins w:id="23" w:author="Iana Siomina" w:date="2023-08-06T19:25:00Z"/>
          <w:lang w:eastAsia="en-GB"/>
        </w:rPr>
      </w:pPr>
      <w:r w:rsidRPr="00FE265A">
        <w:rPr>
          <w:lang w:eastAsia="en-GB"/>
        </w:rPr>
        <w:t>-</w:t>
      </w:r>
      <w:r w:rsidRPr="00FE265A">
        <w:rPr>
          <w:lang w:eastAsia="en-GB"/>
        </w:rPr>
        <w:tab/>
        <w:t>Otherwise, UE shall be able to measure the CSI-RS for RLM without any restriction.</w:t>
      </w:r>
    </w:p>
    <w:p w14:paraId="4F7D803C" w14:textId="77777777" w:rsidR="003C53B1" w:rsidRPr="00386027" w:rsidRDefault="003C53B1" w:rsidP="003C53B1">
      <w:pPr>
        <w:overflowPunct w:val="0"/>
        <w:autoSpaceDE w:val="0"/>
        <w:autoSpaceDN w:val="0"/>
        <w:adjustRightInd w:val="0"/>
        <w:textAlignment w:val="baseline"/>
        <w:rPr>
          <w:ins w:id="24" w:author="Iana Siomina" w:date="2023-08-06T19:32:00Z"/>
          <w:lang w:eastAsia="en-GB"/>
        </w:rPr>
      </w:pPr>
      <w:ins w:id="25" w:author="Iana Siomina" w:date="2023-08-06T19:25:00Z">
        <w:r>
          <w:rPr>
            <w:lang w:eastAsia="en-GB"/>
          </w:rPr>
          <w:t>For FR2</w:t>
        </w:r>
      </w:ins>
      <w:ins w:id="26" w:author="Iana Siomina" w:date="2023-08-06T20:03:00Z">
        <w:r>
          <w:rPr>
            <w:lang w:eastAsia="en-GB"/>
          </w:rPr>
          <w:t>-1</w:t>
        </w:r>
      </w:ins>
      <w:ins w:id="27" w:author="Iana Siomina" w:date="2023-08-24T11:12:00Z">
        <w:r>
          <w:rPr>
            <w:lang w:eastAsia="en-GB"/>
          </w:rPr>
          <w:t xml:space="preserve"> for PCell</w:t>
        </w:r>
      </w:ins>
      <w:ins w:id="28" w:author="Iana Siomina" w:date="2023-08-06T19:25:00Z">
        <w:r>
          <w:rPr>
            <w:lang w:eastAsia="en-GB"/>
          </w:rPr>
          <w:t>, ther</w:t>
        </w:r>
      </w:ins>
      <w:ins w:id="29" w:author="Iana Siomina" w:date="2023-08-06T19:26:00Z">
        <w:r>
          <w:rPr>
            <w:lang w:eastAsia="en-GB"/>
          </w:rPr>
          <w:t xml:space="preserve">e is no </w:t>
        </w:r>
        <w:r w:rsidRPr="00386027">
          <w:rPr>
            <w:lang w:eastAsia="en-GB"/>
          </w:rPr>
          <w:t xml:space="preserve">measurement restriction </w:t>
        </w:r>
      </w:ins>
      <w:ins w:id="30" w:author="Iana Siomina" w:date="2023-08-06T19:38:00Z">
        <w:r w:rsidRPr="00386027">
          <w:rPr>
            <w:lang w:eastAsia="en-GB"/>
          </w:rPr>
          <w:t xml:space="preserve">allowed </w:t>
        </w:r>
      </w:ins>
      <w:ins w:id="31" w:author="Iana Siomina" w:date="2023-08-06T19:26:00Z">
        <w:r w:rsidRPr="00386027">
          <w:rPr>
            <w:lang w:eastAsia="en-GB"/>
          </w:rPr>
          <w:t xml:space="preserve">for UE </w:t>
        </w:r>
      </w:ins>
      <w:ins w:id="32" w:author="Iana Siomina" w:date="2023-08-06T19:36:00Z">
        <w:r w:rsidRPr="00386027">
          <w:rPr>
            <w:lang w:eastAsia="en-GB"/>
          </w:rPr>
          <w:t xml:space="preserve">supporting [TBD - </w:t>
        </w:r>
      </w:ins>
      <w:ins w:id="33" w:author="Iana Siomina" w:date="2023-08-06T19:26:00Z">
        <w:r w:rsidRPr="00386027">
          <w:rPr>
            <w:lang w:eastAsia="en-GB"/>
          </w:rPr>
          <w:t>multi-rx c</w:t>
        </w:r>
      </w:ins>
      <w:ins w:id="34" w:author="Iana Siomina" w:date="2023-08-06T19:36:00Z">
        <w:r w:rsidRPr="00386027">
          <w:rPr>
            <w:lang w:eastAsia="en-GB"/>
          </w:rPr>
          <w:t>apability]</w:t>
        </w:r>
      </w:ins>
      <w:ins w:id="35" w:author="Iana Siomina" w:date="2023-08-06T19:26:00Z">
        <w:r w:rsidRPr="00386027">
          <w:rPr>
            <w:lang w:eastAsia="en-GB"/>
          </w:rPr>
          <w:t xml:space="preserve">, </w:t>
        </w:r>
      </w:ins>
      <w:ins w:id="36" w:author="Iana Siomina" w:date="2023-08-08T14:12:00Z">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RLM and the other CSI-RS</w:t>
        </w:r>
      </w:ins>
      <w:ins w:id="37" w:author="Iana Siomina" w:date="2023-08-08T14:16:00Z">
        <w:r>
          <w:rPr>
            <w:lang w:eastAsia="en-GB"/>
          </w:rPr>
          <w:t xml:space="preserve"> </w:t>
        </w:r>
        <w:r w:rsidRPr="00DC174B">
          <w:rPr>
            <w:lang w:eastAsia="en-GB"/>
          </w:rPr>
          <w:t>for RLM, BFD, CBD or L1-RSRP measurement</w:t>
        </w:r>
      </w:ins>
      <w:ins w:id="38" w:author="Iana Siomina" w:date="2023-08-08T14:12:00Z">
        <w:r>
          <w:rPr>
            <w:lang w:eastAsia="en-GB"/>
          </w:rPr>
          <w:t>,</w:t>
        </w:r>
        <w:r w:rsidRPr="00386027">
          <w:rPr>
            <w:lang w:eastAsia="en-GB"/>
          </w:rPr>
          <w:t xml:space="preserve"> </w:t>
        </w:r>
      </w:ins>
      <w:ins w:id="39" w:author="Iana Siomina" w:date="2023-08-23T23:34:00Z">
        <w:r>
          <w:rPr>
            <w:lang w:eastAsia="en-GB"/>
          </w:rPr>
          <w:t>provided</w:t>
        </w:r>
      </w:ins>
      <w:ins w:id="40" w:author="Iana Siomina" w:date="2023-08-06T19:26:00Z">
        <w:r w:rsidRPr="00386027">
          <w:rPr>
            <w:lang w:eastAsia="en-GB"/>
          </w:rPr>
          <w:t xml:space="preserve"> </w:t>
        </w:r>
      </w:ins>
      <w:ins w:id="41" w:author="Iana Siomina" w:date="2023-08-06T19:32:00Z">
        <w:r w:rsidRPr="00386027">
          <w:rPr>
            <w:lang w:eastAsia="en-GB"/>
          </w:rPr>
          <w:t>the following conditions are met:</w:t>
        </w:r>
      </w:ins>
    </w:p>
    <w:p w14:paraId="2D03DCDF" w14:textId="1104D8A5" w:rsidR="0088267A" w:rsidRPr="0088267A" w:rsidRDefault="0088267A" w:rsidP="0088267A">
      <w:pPr>
        <w:pStyle w:val="ListParagraph"/>
        <w:numPr>
          <w:ilvl w:val="0"/>
          <w:numId w:val="29"/>
        </w:numPr>
        <w:rPr>
          <w:ins w:id="42" w:author="Iana Siomina" w:date="2023-09-26T18:46:00Z"/>
          <w:sz w:val="20"/>
          <w:szCs w:val="20"/>
          <w:highlight w:val="yellow"/>
        </w:rPr>
      </w:pPr>
      <w:ins w:id="43" w:author="Iana Siomina" w:date="2023-09-26T18:46:00Z">
        <w:r w:rsidRPr="0088267A">
          <w:rPr>
            <w:sz w:val="20"/>
            <w:szCs w:val="20"/>
            <w:highlight w:val="yellow"/>
          </w:rPr>
          <w:t>The CSI-RS for RLM and the other CSI-RS in the same OFDM symbol are configured with different QCL-TypeD in the PCell and each associated with one of the configured dual active TCI states, while meeting the requirements in clause</w:t>
        </w:r>
      </w:ins>
      <w:ins w:id="44" w:author="Iana Siomina" w:date="2023-09-26T18:48:00Z">
        <w:r w:rsidR="00BD516F">
          <w:rPr>
            <w:sz w:val="20"/>
            <w:szCs w:val="20"/>
            <w:highlight w:val="yellow"/>
          </w:rPr>
          <w:t xml:space="preserve"> 8.10D</w:t>
        </w:r>
      </w:ins>
      <w:ins w:id="45" w:author="Iana Siomina" w:date="2023-09-26T18:46:00Z">
        <w:r w:rsidRPr="0088267A">
          <w:rPr>
            <w:sz w:val="20"/>
            <w:szCs w:val="20"/>
            <w:highlight w:val="yellow"/>
          </w:rPr>
          <w:t>, and</w:t>
        </w:r>
      </w:ins>
    </w:p>
    <w:p w14:paraId="225E2357" w14:textId="016DD91D" w:rsidR="0088267A" w:rsidRPr="0088267A" w:rsidRDefault="0088267A" w:rsidP="0088267A">
      <w:pPr>
        <w:pStyle w:val="ListParagraph"/>
        <w:numPr>
          <w:ilvl w:val="0"/>
          <w:numId w:val="29"/>
        </w:numPr>
        <w:spacing w:after="180"/>
        <w:rPr>
          <w:ins w:id="46" w:author="Iana Siomina" w:date="2023-09-26T18:46:00Z"/>
          <w:sz w:val="20"/>
          <w:szCs w:val="20"/>
          <w:highlight w:val="yellow"/>
        </w:rPr>
      </w:pPr>
      <w:ins w:id="47" w:author="Iana Siomina" w:date="2023-09-26T18:46:00Z">
        <w:r w:rsidRPr="0088267A">
          <w:rPr>
            <w:sz w:val="20"/>
            <w:szCs w:val="20"/>
            <w:highlight w:val="yellow"/>
          </w:rPr>
          <w:t xml:space="preserve">CSI-RS for RLM and the other CSI-RS have the same SCS or have different SCS </w:t>
        </w:r>
      </w:ins>
      <w:ins w:id="48" w:author="Iana Siomina" w:date="2023-09-26T18:49:00Z">
        <w:r w:rsidR="00E262D9">
          <w:rPr>
            <w:sz w:val="20"/>
            <w:szCs w:val="20"/>
            <w:highlight w:val="yellow"/>
          </w:rPr>
          <w:t>if</w:t>
        </w:r>
      </w:ins>
      <w:ins w:id="49" w:author="Iana Siomina" w:date="2023-09-26T18:46:00Z">
        <w:r w:rsidRPr="0088267A">
          <w:rPr>
            <w:sz w:val="20"/>
            <w:szCs w:val="20"/>
            <w:highlight w:val="yellow"/>
          </w:rPr>
          <w:t xml:space="preserve"> the UE supports [TBD - different numerology capability]</w:t>
        </w:r>
      </w:ins>
      <w:ins w:id="50" w:author="Iana Siomina" w:date="2023-09-26T18:50:00Z">
        <w:r w:rsidR="00DA1D04">
          <w:rPr>
            <w:sz w:val="20"/>
            <w:szCs w:val="20"/>
            <w:highlight w:val="yellow"/>
          </w:rPr>
          <w:t>.</w:t>
        </w:r>
      </w:ins>
      <w:ins w:id="51" w:author="Iana Siomina" w:date="2023-09-26T18:46:00Z">
        <w:r w:rsidRPr="0088267A">
          <w:rPr>
            <w:sz w:val="20"/>
            <w:szCs w:val="20"/>
            <w:highlight w:val="yellow"/>
          </w:rPr>
          <w:t xml:space="preserve"> </w:t>
        </w:r>
      </w:ins>
    </w:p>
    <w:p w14:paraId="1CAD67D3" w14:textId="2BA096E0" w:rsidR="003C53B1" w:rsidRPr="00772B67" w:rsidRDefault="003C53B1" w:rsidP="0088267A">
      <w:pPr>
        <w:pStyle w:val="ListParagraph"/>
        <w:numPr>
          <w:ilvl w:val="0"/>
          <w:numId w:val="29"/>
        </w:numPr>
        <w:spacing w:after="180"/>
        <w:rPr>
          <w:sz w:val="20"/>
          <w:szCs w:val="20"/>
        </w:rPr>
      </w:pPr>
      <w:ins w:id="52" w:author="Iana Siomina" w:date="2023-08-23T23:35:00Z">
        <w:r w:rsidRPr="00772B67">
          <w:rPr>
            <w:sz w:val="20"/>
            <w:szCs w:val="20"/>
          </w:rPr>
          <w:t>[</w:t>
        </w:r>
      </w:ins>
      <w:ins w:id="53" w:author="Iana Siomina" w:date="2023-09-26T18:50:00Z">
        <w:r w:rsidR="00103B96" w:rsidRPr="00103B96">
          <w:rPr>
            <w:sz w:val="20"/>
            <w:szCs w:val="20"/>
            <w:highlight w:val="yellow"/>
          </w:rPr>
          <w:t>other</w:t>
        </w:r>
        <w:r w:rsidR="00103B96">
          <w:rPr>
            <w:sz w:val="20"/>
            <w:szCs w:val="20"/>
          </w:rPr>
          <w:t xml:space="preserve"> </w:t>
        </w:r>
      </w:ins>
      <w:ins w:id="54" w:author="Iana Siomina" w:date="2023-08-24T16:42:00Z">
        <w:r w:rsidRPr="00772B67">
          <w:rPr>
            <w:sz w:val="20"/>
            <w:szCs w:val="20"/>
          </w:rPr>
          <w:t>conditions FFS].</w:t>
        </w:r>
      </w:ins>
    </w:p>
    <w:p w14:paraId="4374BDF4" w14:textId="432CDACF" w:rsidR="003C53B1" w:rsidRPr="00A11BDB" w:rsidRDefault="0073758D" w:rsidP="003C53B1">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70A80B3C" w14:textId="77777777" w:rsidR="003C53B1" w:rsidRDefault="003C53B1" w:rsidP="003C53B1">
      <w:pPr>
        <w:spacing w:after="0"/>
        <w:rPr>
          <w:noProof/>
        </w:rPr>
      </w:pPr>
    </w:p>
    <w:p w14:paraId="79C3F594" w14:textId="77777777" w:rsidR="003C53B1" w:rsidRPr="00A0446C" w:rsidRDefault="003C53B1" w:rsidP="003C53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0446C">
        <w:rPr>
          <w:rFonts w:ascii="Arial" w:hAnsi="Arial"/>
          <w:sz w:val="24"/>
          <w:lang w:eastAsia="en-GB"/>
        </w:rPr>
        <w:t>8.1.7.3</w:t>
      </w:r>
      <w:r w:rsidRPr="00A0446C">
        <w:rPr>
          <w:rFonts w:ascii="Arial" w:hAnsi="Arial"/>
          <w:sz w:val="24"/>
          <w:lang w:eastAsia="en-GB"/>
        </w:rPr>
        <w:tab/>
        <w:t>Scheduling availability of UE performing radio link monitoring on FR2</w:t>
      </w:r>
    </w:p>
    <w:p w14:paraId="6DB12779" w14:textId="77777777" w:rsidR="003C53B1" w:rsidRPr="00A0446C" w:rsidRDefault="003C53B1" w:rsidP="003C53B1">
      <w:pPr>
        <w:overflowPunct w:val="0"/>
        <w:autoSpaceDE w:val="0"/>
        <w:autoSpaceDN w:val="0"/>
        <w:adjustRightInd w:val="0"/>
        <w:textAlignment w:val="baseline"/>
        <w:rPr>
          <w:lang w:eastAsia="zh-CN"/>
        </w:rPr>
      </w:pPr>
      <w:r w:rsidRPr="00A0446C">
        <w:rPr>
          <w:lang w:eastAsia="zh-CN"/>
        </w:rPr>
        <w:t>The following scheduling restriction applies due to radio link monitoring on an FR2 serving PCell and/or PSCell.</w:t>
      </w:r>
    </w:p>
    <w:p w14:paraId="40443EC6" w14:textId="77777777" w:rsidR="003C53B1" w:rsidRDefault="003C53B1" w:rsidP="003C53B1">
      <w:pPr>
        <w:overflowPunct w:val="0"/>
        <w:autoSpaceDE w:val="0"/>
        <w:autoSpaceDN w:val="0"/>
        <w:adjustRightInd w:val="0"/>
        <w:ind w:left="568" w:hanging="284"/>
        <w:textAlignment w:val="baseline"/>
        <w:rPr>
          <w:ins w:id="55" w:author="Iana Siomina" w:date="2023-08-06T20:25:00Z"/>
          <w:lang w:val="en-US" w:eastAsia="zh-CN"/>
        </w:rPr>
      </w:pPr>
      <w:r w:rsidRPr="00A0446C">
        <w:rPr>
          <w:lang w:eastAsia="zh-CN"/>
        </w:rPr>
        <w:t>-</w:t>
      </w:r>
      <w:r w:rsidRPr="00A0446C">
        <w:rPr>
          <w:lang w:eastAsia="zh-CN"/>
        </w:rPr>
        <w:tab/>
        <w:t xml:space="preserve">If the RLM-RS is CSI-RS which is type-D QCLed with active TCI state for PDCCH or PDSCH, and the CSI-RS is </w:t>
      </w:r>
      <w:r w:rsidRPr="00A0446C">
        <w:rPr>
          <w:lang w:val="en-US" w:eastAsia="zh-CN"/>
        </w:rPr>
        <w:t>not in a CSI-RS resource set with repetition ON,</w:t>
      </w:r>
      <w:ins w:id="56" w:author="Iana Siomina" w:date="2023-08-06T20:25:00Z">
        <w:r>
          <w:rPr>
            <w:lang w:val="en-US" w:eastAsia="zh-CN"/>
          </w:rPr>
          <w:t xml:space="preserve"> or</w:t>
        </w:r>
      </w:ins>
    </w:p>
    <w:p w14:paraId="1529087A" w14:textId="22742319" w:rsidR="003C53B1" w:rsidRPr="00A0446C" w:rsidRDefault="003C53B1" w:rsidP="003C53B1">
      <w:pPr>
        <w:overflowPunct w:val="0"/>
        <w:autoSpaceDE w:val="0"/>
        <w:autoSpaceDN w:val="0"/>
        <w:adjustRightInd w:val="0"/>
        <w:ind w:left="568" w:hanging="284"/>
        <w:textAlignment w:val="baseline"/>
        <w:rPr>
          <w:lang w:eastAsia="zh-CN"/>
        </w:rPr>
      </w:pPr>
      <w:ins w:id="57" w:author="Iana Siomina" w:date="2023-08-06T20:25:00Z">
        <w:r w:rsidRPr="00FE265A">
          <w:rPr>
            <w:lang w:eastAsia="en-GB"/>
          </w:rPr>
          <w:t>-</w:t>
        </w:r>
        <w:r w:rsidRPr="00FE265A">
          <w:rPr>
            <w:lang w:eastAsia="en-GB"/>
          </w:rPr>
          <w:tab/>
          <w:t xml:space="preserve">For FR2-1 </w:t>
        </w:r>
      </w:ins>
      <w:ins w:id="58" w:author="Iana Siomina" w:date="2023-08-24T11:12:00Z">
        <w:r>
          <w:rPr>
            <w:lang w:eastAsia="en-GB"/>
          </w:rPr>
          <w:t>for</w:t>
        </w:r>
      </w:ins>
      <w:ins w:id="59" w:author="Iana Siomina" w:date="2023-08-24T11:11:00Z">
        <w:r>
          <w:rPr>
            <w:lang w:eastAsia="en-GB"/>
          </w:rPr>
          <w:t xml:space="preserve"> PCell</w:t>
        </w:r>
      </w:ins>
      <w:ins w:id="60" w:author="Iana Siomina" w:date="2023-08-24T11:12:00Z">
        <w:r>
          <w:rPr>
            <w:lang w:eastAsia="en-GB"/>
          </w:rPr>
          <w:t>,</w:t>
        </w:r>
      </w:ins>
      <w:ins w:id="61" w:author="Iana Siomina" w:date="2023-08-24T11:11:00Z">
        <w:r>
          <w:rPr>
            <w:lang w:eastAsia="en-GB"/>
          </w:rPr>
          <w:t xml:space="preserve"> </w:t>
        </w:r>
      </w:ins>
      <w:ins w:id="62" w:author="Iana Siomina" w:date="2023-08-06T20:25:00Z">
        <w:r w:rsidRPr="00FE265A">
          <w:rPr>
            <w:lang w:eastAsia="en-GB"/>
          </w:rPr>
          <w:t xml:space="preserve">for UE supporting [TBD - multi-rx capability], if CSI-RS for RLM and </w:t>
        </w:r>
      </w:ins>
      <w:ins w:id="63" w:author="Qian Yang" w:date="2023-08-29T22:56:00Z">
        <w:r w:rsidR="00E47F45">
          <w:rPr>
            <w:lang w:eastAsia="en-GB"/>
          </w:rPr>
          <w:t>[</w:t>
        </w:r>
      </w:ins>
      <w:ins w:id="64" w:author="Iana Siomina" w:date="2023-08-06T20:25:00Z">
        <w:r w:rsidRPr="00FE265A">
          <w:rPr>
            <w:lang w:eastAsia="en-GB"/>
          </w:rPr>
          <w:t xml:space="preserve">the other CSI-RS </w:t>
        </w:r>
      </w:ins>
      <w:ins w:id="65" w:author="Iana Siomina" w:date="2023-08-23T23:07:00Z">
        <w:r>
          <w:rPr>
            <w:lang w:eastAsia="en-GB"/>
          </w:rPr>
          <w:t xml:space="preserve">for tracking or </w:t>
        </w:r>
      </w:ins>
      <w:ins w:id="66" w:author="Iana Siomina" w:date="2023-08-24T16:28:00Z">
        <w:r>
          <w:rPr>
            <w:lang w:eastAsia="en-GB"/>
          </w:rPr>
          <w:t xml:space="preserve">for </w:t>
        </w:r>
      </w:ins>
      <w:ins w:id="67" w:author="Iana Siomina" w:date="2023-08-23T23:07:00Z">
        <w:r>
          <w:rPr>
            <w:lang w:eastAsia="en-GB"/>
          </w:rPr>
          <w:t>CQI</w:t>
        </w:r>
      </w:ins>
      <w:ins w:id="68" w:author="Qian Yang" w:date="2023-08-29T22:56:00Z">
        <w:r w:rsidR="00E47F45">
          <w:rPr>
            <w:lang w:eastAsia="en-GB"/>
          </w:rPr>
          <w:t>]</w:t>
        </w:r>
      </w:ins>
      <w:ins w:id="69" w:author="Iana Siomina" w:date="2023-08-23T23:07:00Z">
        <w:r>
          <w:rPr>
            <w:lang w:eastAsia="en-GB"/>
          </w:rPr>
          <w:t xml:space="preserve"> </w:t>
        </w:r>
      </w:ins>
      <w:ins w:id="70" w:author="Iana Siomina" w:date="2023-08-06T20:25:00Z">
        <w:r w:rsidRPr="00FE265A">
          <w:rPr>
            <w:lang w:eastAsia="en-GB"/>
          </w:rPr>
          <w:t xml:space="preserve">in the same </w:t>
        </w:r>
      </w:ins>
      <w:ins w:id="71" w:author="Iana Siomina" w:date="2023-08-23T23:33:00Z">
        <w:r>
          <w:rPr>
            <w:lang w:eastAsia="en-GB"/>
          </w:rPr>
          <w:t xml:space="preserve">or overlapping </w:t>
        </w:r>
      </w:ins>
      <w:ins w:id="72" w:author="Iana Siomina" w:date="2023-08-06T20:25:00Z">
        <w:r w:rsidRPr="00FE265A">
          <w:rPr>
            <w:lang w:eastAsia="en-GB"/>
          </w:rPr>
          <w:t xml:space="preserve">OFDM symbol are configured with different QCL-TypeD in the PCell and </w:t>
        </w:r>
      </w:ins>
      <w:ins w:id="73" w:author="Iana Siomina" w:date="2023-09-26T18:46:00Z">
        <w:r w:rsidR="002749F8" w:rsidRPr="0088267A">
          <w:rPr>
            <w:highlight w:val="yellow"/>
          </w:rPr>
          <w:t>each associated with one of the configured dual active TCI states, while meeting the requirements in clause</w:t>
        </w:r>
      </w:ins>
      <w:ins w:id="74" w:author="Iana Siomina" w:date="2023-09-26T18:48:00Z">
        <w:r w:rsidR="002749F8">
          <w:rPr>
            <w:highlight w:val="yellow"/>
          </w:rPr>
          <w:t xml:space="preserve"> 8.10D</w:t>
        </w:r>
      </w:ins>
      <w:ins w:id="75" w:author="Iana Siomina" w:date="2023-09-26T18:52:00Z">
        <w:r w:rsidR="002749F8">
          <w:t xml:space="preserve"> </w:t>
        </w:r>
      </w:ins>
      <w:ins w:id="76" w:author="Iana Siomina" w:date="2023-08-23T23:33:00Z">
        <w:r>
          <w:rPr>
            <w:lang w:eastAsia="en-GB"/>
          </w:rPr>
          <w:t>[</w:t>
        </w:r>
      </w:ins>
      <w:ins w:id="77" w:author="Iana Siomina" w:date="2023-08-24T16:51:00Z">
        <w:r>
          <w:rPr>
            <w:lang w:eastAsia="en-GB"/>
          </w:rPr>
          <w:t>additional conditions are FFS</w:t>
        </w:r>
      </w:ins>
      <w:ins w:id="78" w:author="Iana Siomina" w:date="2023-08-23T23:34:00Z">
        <w:r>
          <w:rPr>
            <w:lang w:eastAsia="en-GB"/>
          </w:rPr>
          <w:t>]</w:t>
        </w:r>
      </w:ins>
      <w:ins w:id="79" w:author="Iana Siomina" w:date="2023-08-06T20:25:00Z">
        <w:r w:rsidRPr="00FE265A">
          <w:rPr>
            <w:lang w:eastAsia="en-GB"/>
          </w:rPr>
          <w:t>,</w:t>
        </w:r>
      </w:ins>
    </w:p>
    <w:p w14:paraId="6236DBED" w14:textId="77777777" w:rsidR="003C53B1" w:rsidRPr="00A0446C" w:rsidRDefault="003C53B1" w:rsidP="003C53B1">
      <w:pPr>
        <w:overflowPunct w:val="0"/>
        <w:autoSpaceDE w:val="0"/>
        <w:autoSpaceDN w:val="0"/>
        <w:adjustRightInd w:val="0"/>
        <w:ind w:left="851" w:hanging="284"/>
        <w:textAlignment w:val="baseline"/>
        <w:rPr>
          <w:lang w:eastAsia="ja-JP"/>
        </w:rPr>
      </w:pPr>
      <w:r w:rsidRPr="00A0446C">
        <w:rPr>
          <w:lang w:eastAsia="zh-CN"/>
        </w:rPr>
        <w:t>-</w:t>
      </w:r>
      <w:r w:rsidRPr="00A0446C">
        <w:rPr>
          <w:lang w:eastAsia="zh-CN"/>
        </w:rPr>
        <w:tab/>
      </w:r>
      <w:r w:rsidRPr="00A0446C">
        <w:rPr>
          <w:lang w:eastAsia="ja-JP"/>
        </w:rPr>
        <w:t>There are no scheduling restrictions due to radio link monitoring based on the CSI-RS.</w:t>
      </w:r>
    </w:p>
    <w:p w14:paraId="6DA0085C" w14:textId="77777777" w:rsidR="003C53B1" w:rsidRPr="00A0446C" w:rsidRDefault="003C53B1" w:rsidP="003C53B1">
      <w:pPr>
        <w:overflowPunct w:val="0"/>
        <w:autoSpaceDE w:val="0"/>
        <w:autoSpaceDN w:val="0"/>
        <w:adjustRightInd w:val="0"/>
        <w:ind w:left="568" w:hanging="284"/>
        <w:textAlignment w:val="baseline"/>
        <w:rPr>
          <w:lang w:eastAsia="zh-CN"/>
        </w:rPr>
      </w:pPr>
      <w:r w:rsidRPr="00A0446C">
        <w:rPr>
          <w:lang w:eastAsia="zh-CN"/>
        </w:rPr>
        <w:t>-</w:t>
      </w:r>
      <w:r w:rsidRPr="00A0446C">
        <w:rPr>
          <w:lang w:eastAsia="zh-CN"/>
        </w:rPr>
        <w:tab/>
        <w:t>Otherwise</w:t>
      </w:r>
    </w:p>
    <w:p w14:paraId="2F6D9587" w14:textId="77777777" w:rsidR="003C53B1" w:rsidRPr="00A0446C" w:rsidRDefault="003C53B1" w:rsidP="003C53B1">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FR2-1 or the RLM-RS is not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on FR2-2</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w:t>
      </w:r>
    </w:p>
    <w:p w14:paraId="1A0E294C" w14:textId="77777777" w:rsidR="003C53B1" w:rsidRDefault="003C53B1" w:rsidP="003C53B1">
      <w:pPr>
        <w:overflowPunct w:val="0"/>
        <w:autoSpaceDE w:val="0"/>
        <w:autoSpaceDN w:val="0"/>
        <w:adjustRightInd w:val="0"/>
        <w:ind w:left="851" w:hanging="284"/>
        <w:textAlignment w:val="baseline"/>
        <w:rPr>
          <w:rFonts w:eastAsia="Malgun Gothic"/>
          <w:lang w:eastAsia="en-GB"/>
        </w:rPr>
      </w:pPr>
      <w:r w:rsidRPr="00A0446C">
        <w:rPr>
          <w:rFonts w:eastAsia="Malgun Gothic"/>
          <w:lang w:eastAsia="en-GB"/>
        </w:rPr>
        <w:t>-</w:t>
      </w:r>
      <w:r w:rsidRPr="00A0446C">
        <w:rPr>
          <w:rFonts w:eastAsia="Malgun Gothic"/>
          <w:lang w:eastAsia="en-GB"/>
        </w:rPr>
        <w:tab/>
        <w:t xml:space="preserve">For FR2-2 and the RLM-RS is using </w:t>
      </w:r>
      <w:r w:rsidRPr="00A0446C">
        <w:rPr>
          <w:rFonts w:eastAsia="Malgun Gothic"/>
          <w:lang w:val="en-US" w:eastAsia="en-GB"/>
        </w:rPr>
        <w:t>480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 or 960 kH</w:t>
      </w:r>
      <w:r w:rsidRPr="00A0446C">
        <w:rPr>
          <w:rFonts w:eastAsia="Malgun Gothic" w:hint="eastAsia"/>
          <w:lang w:val="en-US" w:eastAsia="zh-TW"/>
        </w:rPr>
        <w:t>z</w:t>
      </w:r>
      <w:r w:rsidRPr="00A0446C">
        <w:rPr>
          <w:rFonts w:eastAsia="Malgun Gothic"/>
          <w:lang w:val="en-US" w:eastAsia="zh-TW"/>
        </w:rPr>
        <w:t xml:space="preserve"> </w:t>
      </w:r>
      <w:r w:rsidRPr="00A0446C">
        <w:rPr>
          <w:rFonts w:eastAsia="Malgun Gothic"/>
          <w:lang w:val="en-US" w:eastAsia="en-GB"/>
        </w:rPr>
        <w:t>SCS</w:t>
      </w:r>
      <w:r w:rsidRPr="00A0446C">
        <w:rPr>
          <w:rFonts w:eastAsia="Malgun Gothic"/>
          <w:lang w:eastAsia="en-GB"/>
        </w:rPr>
        <w:t xml:space="preserve">, the UE is not expected to transmit PUCCH, PUSCH or </w:t>
      </w:r>
      <w:r w:rsidRPr="00A0446C">
        <w:rPr>
          <w:rFonts w:eastAsia="Malgun Gothic"/>
          <w:lang w:eastAsia="zh-CN"/>
        </w:rPr>
        <w:t>SRS</w:t>
      </w:r>
      <w:r w:rsidRPr="00A0446C">
        <w:rPr>
          <w:rFonts w:eastAsia="Malgun Gothic"/>
          <w:lang w:eastAsia="en-GB"/>
        </w:rPr>
        <w:t xml:space="preserve"> or receive PDCCH, PDSCH or </w:t>
      </w:r>
      <w:r w:rsidRPr="00A0446C">
        <w:rPr>
          <w:rFonts w:eastAsia="Malgun Gothic"/>
          <w:lang w:eastAsia="zh-CN"/>
        </w:rPr>
        <w:t>CSI-RS for tracking or CSI-RS for CQI</w:t>
      </w:r>
      <w:r w:rsidRPr="00A0446C">
        <w:rPr>
          <w:rFonts w:eastAsia="Malgun Gothic"/>
          <w:lang w:eastAsia="en-GB"/>
        </w:rPr>
        <w:t xml:space="preserve"> on RLM-RS symbols to be measured for radio link monitoring, </w:t>
      </w:r>
      <w:r w:rsidRPr="00A0446C">
        <w:rPr>
          <w:rFonts w:eastAsia="Malgun Gothic"/>
          <w:lang w:val="en-US" w:eastAsia="en-GB"/>
        </w:rPr>
        <w:t xml:space="preserve">and on one data symbol before each </w:t>
      </w:r>
      <w:r w:rsidRPr="00A0446C">
        <w:rPr>
          <w:rFonts w:eastAsia="Malgun Gothic"/>
          <w:lang w:eastAsia="en-GB"/>
        </w:rPr>
        <w:t xml:space="preserve">RLM-RS </w:t>
      </w:r>
      <w:r w:rsidRPr="00A0446C">
        <w:rPr>
          <w:rFonts w:eastAsia="Malgun Gothic"/>
          <w:lang w:val="en-US" w:eastAsia="en-GB"/>
        </w:rPr>
        <w:t xml:space="preserve">symbol to be measured and one data symbol after each </w:t>
      </w:r>
      <w:r w:rsidRPr="00A0446C">
        <w:rPr>
          <w:rFonts w:eastAsia="Malgun Gothic"/>
          <w:lang w:eastAsia="en-GB"/>
        </w:rPr>
        <w:t xml:space="preserve">RLM-RS </w:t>
      </w:r>
      <w:r w:rsidRPr="00A0446C">
        <w:rPr>
          <w:rFonts w:eastAsia="Malgun Gothic"/>
          <w:lang w:val="en-US" w:eastAsia="en-GB"/>
        </w:rPr>
        <w:t>symbol to be measured</w:t>
      </w:r>
      <w:r w:rsidRPr="00A0446C">
        <w:rPr>
          <w:rFonts w:eastAsia="Malgun Gothic"/>
          <w:lang w:eastAsia="en-GB"/>
        </w:rPr>
        <w:t>.</w:t>
      </w:r>
    </w:p>
    <w:p w14:paraId="2C530680" w14:textId="77777777" w:rsidR="003C53B1" w:rsidRPr="00A0446C" w:rsidRDefault="003C53B1" w:rsidP="003C53B1">
      <w:pPr>
        <w:overflowPunct w:val="0"/>
        <w:autoSpaceDE w:val="0"/>
        <w:autoSpaceDN w:val="0"/>
        <w:adjustRightInd w:val="0"/>
        <w:textAlignment w:val="baseline"/>
        <w:rPr>
          <w:lang w:eastAsia="zh-CN"/>
        </w:rPr>
      </w:pPr>
      <w:r w:rsidRPr="00A0446C">
        <w:rPr>
          <w:rFonts w:eastAsia="Malgun Gothic"/>
          <w:lang w:eastAsia="ja-JP"/>
        </w:rPr>
        <w:t xml:space="preserve">When intra-band carrier aggregation in FR2 is performed, the scheduling restrictions on FR2 serving PCell or PSCell </w:t>
      </w:r>
      <w:r w:rsidRPr="00A0446C">
        <w:rPr>
          <w:lang w:val="en-US" w:eastAsia="en-GB"/>
        </w:rPr>
        <w:t>applies to all serving cells</w:t>
      </w:r>
      <w:r w:rsidRPr="00A0446C">
        <w:rPr>
          <w:lang w:eastAsia="zh-CN"/>
        </w:rPr>
        <w:t xml:space="preserve"> </w:t>
      </w:r>
      <w:r w:rsidRPr="00A0446C">
        <w:rPr>
          <w:rFonts w:eastAsia="Malgun Gothic"/>
          <w:lang w:eastAsia="ja-JP"/>
        </w:rPr>
        <w:t>in the same band</w:t>
      </w:r>
      <w:del w:id="80" w:author="Iana Siomina" w:date="2023-08-24T12:04:00Z">
        <w:r w:rsidRPr="00A0446C" w:rsidDel="00E16568">
          <w:rPr>
            <w:rFonts w:eastAsia="Malgun Gothic"/>
            <w:lang w:eastAsia="ja-JP"/>
          </w:rPr>
          <w:delText xml:space="preserve"> </w:delText>
        </w:r>
      </w:del>
      <w:r w:rsidRPr="00A0446C">
        <w:rPr>
          <w:lang w:val="en-US" w:eastAsia="en-GB"/>
        </w:rPr>
        <w:t>on the symbols</w:t>
      </w:r>
      <w:r w:rsidRPr="00A0446C">
        <w:rPr>
          <w:lang w:eastAsia="en-GB"/>
        </w:rPr>
        <w:t xml:space="preserve"> that fully or partially overlap with restricted symbols</w:t>
      </w:r>
      <w:r w:rsidRPr="00A0446C">
        <w:rPr>
          <w:rFonts w:eastAsia="Malgun Gothic"/>
          <w:lang w:eastAsia="ja-JP"/>
        </w:rPr>
        <w:t>.</w:t>
      </w:r>
    </w:p>
    <w:p w14:paraId="082D37B1" w14:textId="77777777" w:rsidR="003C53B1" w:rsidRPr="00A0446C" w:rsidRDefault="003C53B1" w:rsidP="003C53B1">
      <w:pPr>
        <w:overflowPunct w:val="0"/>
        <w:autoSpaceDE w:val="0"/>
        <w:autoSpaceDN w:val="0"/>
        <w:adjustRightInd w:val="0"/>
        <w:textAlignment w:val="baseline"/>
        <w:rPr>
          <w:lang w:eastAsia="zh-CN"/>
        </w:rPr>
      </w:pPr>
      <w:bookmarkStart w:id="81" w:name="_Hlk52204158"/>
      <w:bookmarkStart w:id="82" w:name="_Hlk18507324"/>
      <w:r w:rsidRPr="00A0446C">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49BE36F3" w14:textId="77777777" w:rsidR="003C53B1" w:rsidRPr="00A0446C" w:rsidRDefault="003C53B1" w:rsidP="003C53B1">
      <w:pPr>
        <w:overflowPunct w:val="0"/>
        <w:autoSpaceDE w:val="0"/>
        <w:autoSpaceDN w:val="0"/>
        <w:adjustRightInd w:val="0"/>
        <w:ind w:left="568" w:hanging="284"/>
        <w:textAlignment w:val="baseline"/>
        <w:rPr>
          <w:lang w:val="en-US" w:eastAsia="zh-CN"/>
        </w:rPr>
      </w:pPr>
      <w:r w:rsidRPr="00A0446C">
        <w:rPr>
          <w:rFonts w:eastAsia="Yu Mincho" w:hint="eastAsia"/>
          <w:lang w:eastAsia="ja-JP"/>
        </w:rPr>
        <w:t>-</w:t>
      </w:r>
      <w:r w:rsidRPr="00A0446C">
        <w:rPr>
          <w:rFonts w:eastAsia="Yu Mincho"/>
          <w:lang w:eastAsia="ja-JP"/>
        </w:rPr>
        <w:tab/>
      </w:r>
      <w:r w:rsidRPr="00A0446C">
        <w:rPr>
          <w:lang w:eastAsia="zh-CN"/>
        </w:rPr>
        <w:t xml:space="preserve">when performing radio link monitoring performed on FR2 serving PCell or PSCell in different bands, </w:t>
      </w:r>
    </w:p>
    <w:p w14:paraId="214EE437" w14:textId="77777777" w:rsidR="003C53B1" w:rsidRPr="00A0446C" w:rsidRDefault="003C53B1" w:rsidP="003C53B1">
      <w:pPr>
        <w:overflowPunct w:val="0"/>
        <w:autoSpaceDE w:val="0"/>
        <w:autoSpaceDN w:val="0"/>
        <w:adjustRightInd w:val="0"/>
        <w:ind w:left="568" w:hanging="284"/>
        <w:textAlignment w:val="baseline"/>
        <w:rPr>
          <w:rFonts w:eastAsia="Malgun Gothic"/>
          <w:lang w:eastAsia="ja-JP"/>
        </w:rPr>
      </w:pPr>
      <w:r w:rsidRPr="00A0446C">
        <w:rPr>
          <w:lang w:eastAsia="zh-CN"/>
        </w:rPr>
        <w:t>-</w:t>
      </w:r>
      <w:r w:rsidRPr="00A0446C">
        <w:rPr>
          <w:lang w:eastAsia="zh-CN"/>
        </w:rPr>
        <w:tab/>
        <w:t>the UE is configured with same or different numerology between SSB on one FR2 band and data on the other FR2 band.</w:t>
      </w:r>
    </w:p>
    <w:bookmarkEnd w:id="81"/>
    <w:p w14:paraId="6A95E6F2" w14:textId="77777777" w:rsidR="003C53B1" w:rsidRPr="00A0446C" w:rsidRDefault="003C53B1" w:rsidP="003C53B1">
      <w:pPr>
        <w:overflowPunct w:val="0"/>
        <w:autoSpaceDE w:val="0"/>
        <w:autoSpaceDN w:val="0"/>
        <w:adjustRightInd w:val="0"/>
        <w:textAlignment w:val="baseline"/>
        <w:rPr>
          <w:rFonts w:eastAsia="MS Mincho"/>
          <w:lang w:eastAsia="ja-JP"/>
        </w:rPr>
      </w:pPr>
      <w:r w:rsidRPr="00A0446C">
        <w:rPr>
          <w:rFonts w:eastAsia="MS Mincho"/>
          <w:lang w:eastAsia="ja-JP"/>
        </w:rPr>
        <w:t>For</w:t>
      </w:r>
      <w:r w:rsidRPr="00A0446C">
        <w:rPr>
          <w:rFonts w:eastAsia="Malgun Gothic" w:hint="eastAsia"/>
          <w:lang w:eastAsia="zh-CN"/>
        </w:rPr>
        <w:t xml:space="preserve"> FR2, </w:t>
      </w:r>
      <w:r w:rsidRPr="00A0446C">
        <w:rPr>
          <w:rFonts w:eastAsia="MS Mincho"/>
          <w:lang w:eastAsia="ja-JP"/>
        </w:rPr>
        <w:t>if following conditions are met,</w:t>
      </w:r>
    </w:p>
    <w:p w14:paraId="13C9D15F" w14:textId="77777777" w:rsidR="003C53B1" w:rsidRPr="00A0446C" w:rsidRDefault="003C53B1" w:rsidP="003C53B1">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UE has been notified about system information update through paging,</w:t>
      </w:r>
    </w:p>
    <w:p w14:paraId="4071DBDD" w14:textId="77777777" w:rsidR="003C53B1" w:rsidRPr="00A0446C" w:rsidRDefault="003C53B1" w:rsidP="003C53B1">
      <w:pPr>
        <w:overflowPunct w:val="0"/>
        <w:autoSpaceDE w:val="0"/>
        <w:autoSpaceDN w:val="0"/>
        <w:adjustRightInd w:val="0"/>
        <w:ind w:left="568" w:hanging="284"/>
        <w:textAlignment w:val="baseline"/>
        <w:rPr>
          <w:lang w:eastAsia="ja-JP"/>
        </w:rPr>
      </w:pPr>
      <w:r w:rsidRPr="00A0446C">
        <w:rPr>
          <w:rFonts w:eastAsia="Yu Mincho" w:hint="eastAsia"/>
          <w:lang w:eastAsia="ja-JP"/>
        </w:rPr>
        <w:t>-</w:t>
      </w:r>
      <w:r w:rsidRPr="00A0446C">
        <w:rPr>
          <w:rFonts w:eastAsia="Yu Mincho"/>
          <w:lang w:eastAsia="ja-JP"/>
        </w:rPr>
        <w:tab/>
      </w:r>
      <w:r w:rsidRPr="00A0446C">
        <w:rPr>
          <w:lang w:eastAsia="ja-JP"/>
        </w:rPr>
        <w:t>The gap between UE’s reception of PDCCH that UE monitors in the Type2-PDCCH CSS set and that notifies system information update, and the PDCCH that UE monitors in the Type0-PDCCH CSS set, is greater than 2 slots,</w:t>
      </w:r>
    </w:p>
    <w:p w14:paraId="6B0C8985" w14:textId="77777777" w:rsidR="003C53B1" w:rsidRPr="00A0446C" w:rsidRDefault="003C53B1" w:rsidP="003C53B1">
      <w:pPr>
        <w:overflowPunct w:val="0"/>
        <w:autoSpaceDE w:val="0"/>
        <w:autoSpaceDN w:val="0"/>
        <w:adjustRightInd w:val="0"/>
        <w:textAlignment w:val="baseline"/>
        <w:rPr>
          <w:rFonts w:eastAsia="MS Mincho"/>
          <w:lang w:eastAsia="ja-JP"/>
        </w:rPr>
      </w:pPr>
      <w:r w:rsidRPr="00A0446C">
        <w:rPr>
          <w:rFonts w:eastAsia="MS Mincho"/>
          <w:lang w:eastAsia="ja-JP"/>
        </w:rPr>
        <w:lastRenderedPageBreak/>
        <w:t xml:space="preserve">For the SSB for RLM and CORESET for RMSI scheduling multiplexing patterns 3, UE is expected to receive the PDCCH that UE monitors in the Type0-PDCCH CSS set, and the corresponding PDSCH, on SSB symbols to be measured for RLM; and </w:t>
      </w:r>
    </w:p>
    <w:p w14:paraId="5B04A428" w14:textId="77777777" w:rsidR="003C53B1" w:rsidRDefault="003C53B1" w:rsidP="003C53B1">
      <w:pPr>
        <w:overflowPunct w:val="0"/>
        <w:autoSpaceDE w:val="0"/>
        <w:autoSpaceDN w:val="0"/>
        <w:adjustRightInd w:val="0"/>
        <w:textAlignment w:val="baseline"/>
        <w:rPr>
          <w:noProof/>
        </w:rPr>
      </w:pPr>
      <w:r w:rsidRPr="00A0446C">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bookmarkEnd w:id="82"/>
    </w:p>
    <w:p w14:paraId="36A66D73" w14:textId="3E2258B2"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28DA12D5" w:rsidR="007B5C92" w:rsidRDefault="007B5C92" w:rsidP="00064008">
      <w:pPr>
        <w:rPr>
          <w:color w:val="FF0000"/>
          <w:highlight w:val="yellow"/>
          <w:lang w:eastAsia="zh-CN"/>
        </w:rPr>
      </w:pPr>
    </w:p>
    <w:p w14:paraId="202ABA7F" w14:textId="42244A5C"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51241491" w14:textId="77777777" w:rsidR="0073758D" w:rsidRDefault="0073758D" w:rsidP="0073758D">
      <w:pPr>
        <w:pStyle w:val="Heading2"/>
      </w:pPr>
      <w:bookmarkStart w:id="83" w:name="_Hlk142583936"/>
      <w:r>
        <w:t>8.5</w:t>
      </w:r>
      <w:r>
        <w:tab/>
        <w:t>Link Recovery Procedures</w:t>
      </w:r>
    </w:p>
    <w:p w14:paraId="75AB116F" w14:textId="77777777" w:rsidR="008F451C" w:rsidRPr="00E25BF1" w:rsidRDefault="008F451C" w:rsidP="008F4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3EC8BEBE"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22644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9.5pt" o:ole="">
            <v:imagedata r:id="rId16" o:title=""/>
          </v:shape>
          <o:OLEObject Type="Embed" ProgID="Equation.3" ShapeID="_x0000_i1025" DrawAspect="Content" ObjectID="_1757359902" r:id="rId17"/>
        </w:object>
      </w:r>
      <w:r w:rsidRPr="00E25BF1">
        <w:rPr>
          <w:rFonts w:eastAsia="Times New Roman"/>
          <w:lang w:eastAsia="en-GB"/>
        </w:rPr>
        <w:t xml:space="preserve"> estimated </w:t>
      </w:r>
      <w:r w:rsidRPr="00E25BF1">
        <w:rPr>
          <w:rFonts w:eastAsia="?? ??"/>
          <w:lang w:eastAsia="en-GB"/>
        </w:rPr>
        <w:t xml:space="preserve">over the last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ms period</w:t>
      </w:r>
      <w:r w:rsidRPr="00E25BF1">
        <w:rPr>
          <w:rFonts w:eastAsia="Times New Roman"/>
          <w:lang w:eastAsia="en-GB"/>
        </w:rPr>
        <w:t xml:space="preserve"> </w:t>
      </w:r>
      <w:r w:rsidRPr="00E25BF1">
        <w:rPr>
          <w:rFonts w:eastAsia="?? ??"/>
          <w:lang w:eastAsia="en-GB"/>
        </w:rPr>
        <w:t>becomes worse than the threshold Q</w:t>
      </w:r>
      <w:r w:rsidRPr="00E25BF1">
        <w:rPr>
          <w:rFonts w:eastAsia="?? ??"/>
          <w:vertAlign w:val="subscript"/>
          <w:lang w:eastAsia="en-GB"/>
        </w:rPr>
        <w:t>out_LR_SSB</w:t>
      </w:r>
      <w:r w:rsidRPr="00E25BF1">
        <w:rPr>
          <w:rFonts w:eastAsia="?? ??"/>
          <w:lang w:eastAsia="en-GB"/>
        </w:rPr>
        <w:t xml:space="preserve"> within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ms period.</w:t>
      </w:r>
    </w:p>
    <w:p w14:paraId="364A5CC2"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 xml:space="preserve">The value of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is defined in Table 8.5.2.2-1 or Table 8.5.2.2-4 (deactivated PSCell) for FR1.</w:t>
      </w:r>
    </w:p>
    <w:p w14:paraId="5DD5613B" w14:textId="77777777" w:rsidR="008F451C" w:rsidRDefault="008F451C" w:rsidP="008F451C">
      <w:pPr>
        <w:overflowPunct w:val="0"/>
        <w:autoSpaceDE w:val="0"/>
        <w:autoSpaceDN w:val="0"/>
        <w:adjustRightInd w:val="0"/>
        <w:textAlignment w:val="baseline"/>
        <w:rPr>
          <w:ins w:id="84" w:author="Iana Siomina" w:date="2023-08-24T15:11:00Z"/>
          <w:rFonts w:eastAsia="?? ??"/>
        </w:rPr>
      </w:pPr>
      <w:r w:rsidRPr="00E25BF1">
        <w:rPr>
          <w:rFonts w:eastAsia="?? ??"/>
          <w:lang w:eastAsia="en-GB"/>
        </w:rPr>
        <w:t xml:space="preserve">The value of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is defined in Table 8.5.2.2-2 </w:t>
      </w:r>
      <w:del w:id="85" w:author="OPPO-Roy" w:date="2023-08-24T12:41:00Z">
        <w:r w:rsidRPr="00E25BF1" w:rsidDel="00C4193C">
          <w:rPr>
            <w:rFonts w:eastAsia="?? ??"/>
            <w:lang w:eastAsia="en-GB"/>
          </w:rPr>
          <w:delText xml:space="preserve">or Table 8.5.2.2-5 (deactivated PSCell) </w:delText>
        </w:r>
      </w:del>
      <w:r w:rsidRPr="00E25BF1">
        <w:rPr>
          <w:rFonts w:eastAsia="?? ??"/>
          <w:lang w:eastAsia="en-GB"/>
        </w:rPr>
        <w:t>for FR2 with scaling factor</w:t>
      </w:r>
      <w:r w:rsidRPr="006E7761">
        <w:rPr>
          <w:rFonts w:eastAsia="?? ??"/>
        </w:rPr>
        <w:t xml:space="preserve"> </w:t>
      </w:r>
      <w:ins w:id="86" w:author="Iana Siomina" w:date="2023-08-24T15:11:00Z">
        <w:r>
          <w:rPr>
            <w:rFonts w:eastAsia="?? ??"/>
          </w:rPr>
          <w:t>N, where</w:t>
        </w:r>
      </w:ins>
    </w:p>
    <w:p w14:paraId="5DFFFDB5" w14:textId="77777777" w:rsidR="008F451C" w:rsidRDefault="008F451C" w:rsidP="008F451C">
      <w:pPr>
        <w:overflowPunct w:val="0"/>
        <w:autoSpaceDE w:val="0"/>
        <w:autoSpaceDN w:val="0"/>
        <w:adjustRightInd w:val="0"/>
        <w:ind w:left="567"/>
        <w:textAlignment w:val="baseline"/>
        <w:rPr>
          <w:ins w:id="87" w:author="Iana Siomina" w:date="2023-08-24T15:11:00Z"/>
          <w:rFonts w:eastAsia="?? ??"/>
          <w:lang w:eastAsia="en-GB"/>
        </w:rPr>
      </w:pPr>
      <w:ins w:id="88" w:author="Nokia" w:date="2023-08-08T15:36:00Z">
        <w:r>
          <w:rPr>
            <w:rFonts w:eastAsia="?? ??"/>
          </w:rPr>
          <w:t xml:space="preserve">N </w:t>
        </w:r>
        <w:r w:rsidRPr="00A7593E">
          <w:rPr>
            <w:rFonts w:eastAsia="?? ??"/>
          </w:rPr>
          <w:t>= [TBD]</w:t>
        </w:r>
        <w:r>
          <w:rPr>
            <w:rFonts w:eastAsia="?? ??"/>
          </w:rPr>
          <w:t xml:space="preserve"> </w:t>
        </w:r>
      </w:ins>
      <w:ins w:id="89" w:author="Iana Siomina" w:date="2023-08-24T15:12:00Z">
        <w:r>
          <w:rPr>
            <w:rFonts w:eastAsia="?? ??"/>
          </w:rPr>
          <w:t>for PCell in FR2-1 for</w:t>
        </w:r>
      </w:ins>
      <w:ins w:id="90" w:author="Nokia" w:date="2023-08-08T15:36:00Z">
        <w:r>
          <w:rPr>
            <w:rFonts w:eastAsia="?? ??"/>
          </w:rPr>
          <w:t xml:space="preserve"> UE support</w:t>
        </w:r>
      </w:ins>
      <w:ins w:id="91" w:author="Iana Siomina" w:date="2023-08-24T15:13:00Z">
        <w:r>
          <w:rPr>
            <w:rFonts w:eastAsia="?? ??"/>
          </w:rPr>
          <w:t>ing</w:t>
        </w:r>
      </w:ins>
      <w:ins w:id="92" w:author="Nokia" w:date="2023-08-08T15:36:00Z">
        <w:r>
          <w:rPr>
            <w:rFonts w:eastAsia="?? ??"/>
          </w:rPr>
          <w:t xml:space="preserve"> </w:t>
        </w:r>
      </w:ins>
      <w:ins w:id="93" w:author="Iana Siomina" w:date="2023-08-24T10:13:00Z">
        <w:r>
          <w:rPr>
            <w:rFonts w:eastAsia="?? ??"/>
          </w:rPr>
          <w:t>[</w:t>
        </w:r>
      </w:ins>
      <w:ins w:id="94" w:author="Nokia" w:date="2023-08-08T15:36:00Z">
        <w:r>
          <w:rPr>
            <w:rFonts w:eastAsia="?? ??"/>
          </w:rPr>
          <w:t>fast beam sweeping capability</w:t>
        </w:r>
      </w:ins>
      <w:ins w:id="95" w:author="Iana Siomina" w:date="2023-08-24T10:13:00Z">
        <w:r>
          <w:rPr>
            <w:rFonts w:eastAsia="?? ??"/>
          </w:rPr>
          <w:t>]</w:t>
        </w:r>
      </w:ins>
      <w:ins w:id="96" w:author="Iana Siomina" w:date="2023-08-24T16:56:00Z">
        <w:r>
          <w:rPr>
            <w:rFonts w:eastAsia="?? ??"/>
          </w:rPr>
          <w:t xml:space="preserve"> </w:t>
        </w:r>
        <w:r>
          <w:rPr>
            <w:lang w:eastAsia="en-GB"/>
          </w:rPr>
          <w:t>[additional conditions FFS]</w:t>
        </w:r>
      </w:ins>
      <w:ins w:id="97" w:author="Nokia" w:date="2023-08-08T15:36:00Z">
        <w:r>
          <w:rPr>
            <w:rFonts w:eastAsia="?? ??"/>
          </w:rPr>
          <w:t>,</w:t>
        </w:r>
      </w:ins>
      <w:r w:rsidRPr="00E25BF1">
        <w:rPr>
          <w:rFonts w:eastAsia="?? ??"/>
          <w:lang w:eastAsia="en-GB"/>
        </w:rPr>
        <w:t xml:space="preserve"> </w:t>
      </w:r>
    </w:p>
    <w:p w14:paraId="40B4EA76" w14:textId="77777777" w:rsidR="008F451C" w:rsidRDefault="008F451C" w:rsidP="008F451C">
      <w:pPr>
        <w:overflowPunct w:val="0"/>
        <w:autoSpaceDE w:val="0"/>
        <w:autoSpaceDN w:val="0"/>
        <w:adjustRightInd w:val="0"/>
        <w:ind w:left="567"/>
        <w:textAlignment w:val="baseline"/>
        <w:rPr>
          <w:ins w:id="98" w:author="Iana Siomina" w:date="2023-08-24T15:12:00Z"/>
          <w:rFonts w:eastAsia="?? ??"/>
          <w:lang w:eastAsia="en-GB"/>
        </w:rPr>
      </w:pPr>
      <w:r w:rsidRPr="00E25BF1">
        <w:rPr>
          <w:rFonts w:eastAsia="?? ??"/>
          <w:lang w:eastAsia="en-GB"/>
        </w:rPr>
        <w:t xml:space="preserve">N=8 for </w:t>
      </w:r>
      <w:ins w:id="99" w:author="Iana Siomina" w:date="2023-08-24T15:12:00Z">
        <w:r>
          <w:rPr>
            <w:rFonts w:eastAsia="?? ??"/>
            <w:lang w:eastAsia="en-GB"/>
          </w:rPr>
          <w:t xml:space="preserve">other cases in </w:t>
        </w:r>
      </w:ins>
      <w:r w:rsidRPr="00E25BF1">
        <w:rPr>
          <w:rFonts w:eastAsia="?? ??"/>
          <w:lang w:eastAsia="en-GB"/>
        </w:rPr>
        <w:t>FR2-1</w:t>
      </w:r>
      <w:ins w:id="100" w:author="Iana Siomina" w:date="2023-08-24T15:12:00Z">
        <w:r>
          <w:rPr>
            <w:rFonts w:eastAsia="?? ??"/>
            <w:lang w:eastAsia="en-GB"/>
          </w:rPr>
          <w:t>,</w:t>
        </w:r>
      </w:ins>
      <w:r w:rsidRPr="00E25BF1">
        <w:rPr>
          <w:rFonts w:eastAsia="?? ??"/>
          <w:lang w:eastAsia="en-GB"/>
        </w:rPr>
        <w:t xml:space="preserve"> and </w:t>
      </w:r>
    </w:p>
    <w:p w14:paraId="7793854F" w14:textId="77777777" w:rsidR="008F451C" w:rsidRDefault="008F451C" w:rsidP="008F451C">
      <w:pPr>
        <w:overflowPunct w:val="0"/>
        <w:autoSpaceDE w:val="0"/>
        <w:autoSpaceDN w:val="0"/>
        <w:adjustRightInd w:val="0"/>
        <w:ind w:left="567"/>
        <w:textAlignment w:val="baseline"/>
        <w:rPr>
          <w:ins w:id="101" w:author="Iana Siomina" w:date="2023-08-24T15:12:00Z"/>
          <w:rFonts w:eastAsia="?? ??"/>
          <w:lang w:eastAsia="en-GB"/>
        </w:rPr>
      </w:pPr>
      <w:r w:rsidRPr="00E25BF1">
        <w:rPr>
          <w:rFonts w:eastAsia="?? ??"/>
          <w:lang w:eastAsia="en-GB"/>
        </w:rPr>
        <w:t xml:space="preserve">N=12 for FR2-2, </w:t>
      </w:r>
    </w:p>
    <w:p w14:paraId="716E1CBC" w14:textId="77777777" w:rsidR="008F451C" w:rsidRDefault="008F451C" w:rsidP="008F451C">
      <w:pPr>
        <w:overflowPunct w:val="0"/>
        <w:autoSpaceDE w:val="0"/>
        <w:autoSpaceDN w:val="0"/>
        <w:adjustRightInd w:val="0"/>
        <w:textAlignment w:val="baseline"/>
        <w:rPr>
          <w:ins w:id="102"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28514E03" w14:textId="77777777" w:rsidR="008F451C" w:rsidRPr="00E25BF1" w:rsidRDefault="008F451C" w:rsidP="008F451C">
      <w:pPr>
        <w:overflowPunct w:val="0"/>
        <w:autoSpaceDE w:val="0"/>
        <w:autoSpaceDN w:val="0"/>
        <w:adjustRightInd w:val="0"/>
        <w:textAlignment w:val="baseline"/>
        <w:rPr>
          <w:rFonts w:eastAsia="?? ??"/>
          <w:lang w:eastAsia="en-GB"/>
        </w:rPr>
      </w:pPr>
      <w:ins w:id="103" w:author="Iana Siomina" w:date="2023-08-24T10:12:00Z">
        <w:r w:rsidRPr="00E25BF1">
          <w:rPr>
            <w:rFonts w:eastAsia="?? ??"/>
            <w:lang w:eastAsia="en-GB"/>
          </w:rPr>
          <w:t xml:space="preserve">The value of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is defined in Table 8.5.2.2-5 (deactivated PSCell)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522A8A5A"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 xml:space="preserve">The value of </w:t>
      </w:r>
      <w:r w:rsidRPr="00E25BF1">
        <w:rPr>
          <w:rFonts w:eastAsia="Times New Roman"/>
          <w:lang w:eastAsia="en-GB"/>
        </w:rPr>
        <w:t>T</w:t>
      </w:r>
      <w:r w:rsidRPr="00E25BF1">
        <w:rPr>
          <w:rFonts w:eastAsia="Times New Roman"/>
          <w:vertAlign w:val="subscript"/>
          <w:lang w:eastAsia="en-GB"/>
        </w:rPr>
        <w:t>Evaluate_BFD_SSB</w:t>
      </w:r>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450A808D"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3EF2839B"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78AF97BD"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N</w:t>
      </w:r>
      <w:r w:rsidRPr="00E25BF1">
        <w:rPr>
          <w:rFonts w:eastAsia="Times New Roman"/>
          <w:vertAlign w:val="subscript"/>
          <w:lang w:eastAsia="en-GB"/>
        </w:rPr>
        <w:t>total</w:t>
      </w:r>
      <w:r w:rsidRPr="00E25BF1">
        <w:rPr>
          <w:rFonts w:eastAsia="Times New Roman"/>
          <w:lang w:eastAsia="en-GB"/>
        </w:rPr>
        <w:t xml:space="preserve"> / N</w:t>
      </w:r>
      <w:r w:rsidRPr="00E25BF1">
        <w:rPr>
          <w:rFonts w:eastAsia="Times New Roman"/>
          <w:vertAlign w:val="subscript"/>
          <w:lang w:eastAsia="en-GB"/>
        </w:rPr>
        <w:t>outside_MG</w:t>
      </w:r>
      <w:r w:rsidRPr="00E25BF1">
        <w:rPr>
          <w:rFonts w:eastAsia="Times New Roman"/>
          <w:lang w:eastAsia="en-GB"/>
        </w:rPr>
        <w:t xml:space="preserve"> in FR1</w:t>
      </w:r>
    </w:p>
    <w:p w14:paraId="035D23FA"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sharing factor</w:t>
      </w:r>
      <w:r w:rsidRPr="00E25BF1">
        <w:rPr>
          <w:rFonts w:eastAsia="Times New Roman"/>
          <w:lang w:eastAsia="en-GB"/>
        </w:rPr>
        <w:t xml:space="preserve"> * N</w:t>
      </w:r>
      <w:r w:rsidRPr="00E25BF1">
        <w:rPr>
          <w:rFonts w:eastAsia="Times New Roman"/>
          <w:vertAlign w:val="subscript"/>
          <w:lang w:eastAsia="en-GB"/>
        </w:rPr>
        <w:t>total</w:t>
      </w:r>
      <w:r w:rsidRPr="00E25BF1">
        <w:rPr>
          <w:rFonts w:eastAsia="Times New Roman"/>
          <w:lang w:eastAsia="en-GB"/>
        </w:rPr>
        <w:t xml:space="preserve"> / N</w:t>
      </w:r>
      <w:r w:rsidRPr="00E25BF1">
        <w:rPr>
          <w:rFonts w:eastAsia="Times New Roman"/>
          <w:vertAlign w:val="subscript"/>
          <w:lang w:eastAsia="en-GB"/>
        </w:rPr>
        <w:t>outside_MG</w:t>
      </w:r>
      <w:r w:rsidRPr="00E25BF1">
        <w:rPr>
          <w:rFonts w:eastAsia="Times New Roman"/>
          <w:lang w:eastAsia="en-GB"/>
        </w:rPr>
        <w:t xml:space="preserve"> in FR2 with N</w:t>
      </w:r>
      <w:r w:rsidRPr="00E25BF1">
        <w:rPr>
          <w:rFonts w:eastAsia="Times New Roman"/>
          <w:vertAlign w:val="subscript"/>
          <w:lang w:eastAsia="en-GB"/>
        </w:rPr>
        <w:t>available</w:t>
      </w:r>
      <w:r w:rsidRPr="00E25BF1">
        <w:rPr>
          <w:rFonts w:eastAsia="Times New Roman"/>
          <w:lang w:eastAsia="en-GB"/>
        </w:rPr>
        <w:t xml:space="preserve"> = 0</w:t>
      </w:r>
    </w:p>
    <w:p w14:paraId="2739DA1B"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N</w:t>
      </w:r>
      <w:r w:rsidRPr="00E25BF1">
        <w:rPr>
          <w:rFonts w:eastAsia="Times New Roman"/>
          <w:vertAlign w:val="subscript"/>
          <w:lang w:eastAsia="en-GB"/>
        </w:rPr>
        <w:t>total</w:t>
      </w:r>
      <w:r w:rsidRPr="00E25BF1">
        <w:rPr>
          <w:rFonts w:eastAsia="Times New Roman"/>
          <w:lang w:eastAsia="en-GB"/>
        </w:rPr>
        <w:t xml:space="preserve"> / N</w:t>
      </w:r>
      <w:r w:rsidRPr="00E25BF1">
        <w:rPr>
          <w:rFonts w:eastAsia="Times New Roman"/>
          <w:vertAlign w:val="subscript"/>
          <w:lang w:eastAsia="en-GB"/>
        </w:rPr>
        <w:t>available</w:t>
      </w:r>
      <w:r w:rsidRPr="00E25BF1">
        <w:rPr>
          <w:rFonts w:eastAsia="Times New Roman"/>
          <w:lang w:eastAsia="en-GB"/>
        </w:rPr>
        <w:t xml:space="preserve"> in FR2 with Navailable &gt; 0</w:t>
      </w:r>
    </w:p>
    <w:p w14:paraId="7170FEB2"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For a window W of duration max(T</w:t>
      </w:r>
      <w:r w:rsidRPr="00E25BF1">
        <w:rPr>
          <w:rFonts w:eastAsia="Times New Roman"/>
          <w:vertAlign w:val="subscript"/>
          <w:lang w:eastAsia="zh-CN"/>
        </w:rPr>
        <w:t xml:space="preserve">L1,  </w:t>
      </w:r>
      <w:r w:rsidRPr="00E25BF1">
        <w:rPr>
          <w:rFonts w:eastAsia="Times New Roman"/>
          <w:lang w:eastAsia="zh-CN"/>
        </w:rPr>
        <w:t xml:space="preserve">MGRP_max),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16E7D80B"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N</w:t>
      </w:r>
      <w:r w:rsidRPr="00E25BF1">
        <w:rPr>
          <w:rFonts w:eastAsia="Times New Roman"/>
          <w:vertAlign w:val="subscript"/>
          <w:lang w:eastAsia="en-GB"/>
        </w:rPr>
        <w:t>total</w:t>
      </w:r>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5757EEB1"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N</w:t>
      </w:r>
      <w:r w:rsidRPr="00E25BF1">
        <w:rPr>
          <w:rFonts w:eastAsia="Times New Roman"/>
          <w:vertAlign w:val="subscript"/>
          <w:lang w:eastAsia="en-GB"/>
        </w:rPr>
        <w:t>outside_MG</w:t>
      </w:r>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636CEE31"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N</w:t>
      </w:r>
      <w:r w:rsidRPr="00E25BF1">
        <w:rPr>
          <w:rFonts w:eastAsia="Times New Roman"/>
          <w:vertAlign w:val="subscript"/>
          <w:lang w:eastAsia="en-GB"/>
        </w:rPr>
        <w:t>available</w:t>
      </w:r>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64FAAB3C"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7F880A0A"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SimSun"/>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SimSun"/>
          <w:lang w:eastAsia="en-GB"/>
        </w:rPr>
        <w:t xml:space="preserve">hen </w:t>
      </w:r>
      <w:r w:rsidRPr="00E25BF1">
        <w:rPr>
          <w:rFonts w:eastAsia="?? ??"/>
          <w:lang w:eastAsia="en-GB"/>
        </w:rPr>
        <w:t>concurrent gaps are not configured,</w:t>
      </w:r>
    </w:p>
    <w:p w14:paraId="20F61B65"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1C85AB9D"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4F15692C"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03708D3D"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 ??"/>
          <w:lang w:eastAsia="en-GB"/>
        </w:rPr>
        <w:t>For FR2</w:t>
      </w:r>
    </w:p>
    <w:p w14:paraId="0FE6FEE2"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T</w:t>
      </w:r>
      <w:r w:rsidRPr="00E25BF1">
        <w:rPr>
          <w:rFonts w:eastAsia="Times New Roman"/>
          <w:vertAlign w:val="subscript"/>
          <w:lang w:eastAsia="en-GB"/>
        </w:rPr>
        <w:t>SMTCperiod</w:t>
      </w:r>
      <w:r w:rsidRPr="00E25BF1">
        <w:rPr>
          <w:rFonts w:eastAsia="Times New Roman"/>
          <w:lang w:eastAsia="en-GB"/>
        </w:rPr>
        <w:t>).</w:t>
      </w:r>
    </w:p>
    <w:p w14:paraId="2BCCCD8A"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 P</w:t>
      </w:r>
      <w:r w:rsidRPr="00E25BF1">
        <w:rPr>
          <w:rFonts w:eastAsia="Times New Roman"/>
          <w:vertAlign w:val="subscript"/>
          <w:lang w:eastAsia="en-GB"/>
        </w:rPr>
        <w:t>sharing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T</w:t>
      </w:r>
      <w:r w:rsidRPr="00E25BF1">
        <w:rPr>
          <w:rFonts w:eastAsia="Times New Roman"/>
          <w:vertAlign w:val="subscript"/>
          <w:lang w:eastAsia="en-GB"/>
        </w:rPr>
        <w:t>SMTCperiod</w:t>
      </w:r>
      <w:r w:rsidRPr="00E25BF1">
        <w:rPr>
          <w:rFonts w:eastAsia="Times New Roman"/>
          <w:lang w:eastAsia="en-GB"/>
        </w:rPr>
        <w:t>).</w:t>
      </w:r>
    </w:p>
    <w:p w14:paraId="6AF5EBC4"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T</w:t>
      </w:r>
      <w:r w:rsidRPr="00E25BF1">
        <w:rPr>
          <w:rFonts w:eastAsia="Times New Roman"/>
          <w:vertAlign w:val="subscript"/>
          <w:lang w:eastAsia="en-GB"/>
        </w:rPr>
        <w:t>SMTCperiod</w:t>
      </w:r>
      <w:r w:rsidRPr="00E25BF1">
        <w:rPr>
          <w:rFonts w:eastAsia="Times New Roman"/>
          <w:lang w:eastAsia="en-GB"/>
        </w:rPr>
        <w:t>) and SMTC occasion is not overlapped with GAP and</w:t>
      </w:r>
    </w:p>
    <w:p w14:paraId="7762A6BA"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T</w:t>
      </w:r>
      <w:r w:rsidRPr="00E25BF1">
        <w:rPr>
          <w:rFonts w:eastAsia="Times New Roman"/>
          <w:vertAlign w:val="subscript"/>
          <w:lang w:eastAsia="en-GB"/>
        </w:rPr>
        <w:t>SMTCperiod</w:t>
      </w:r>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xRP or</w:t>
      </w:r>
    </w:p>
    <w:p w14:paraId="1EA31666"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T</w:t>
      </w:r>
      <w:r w:rsidRPr="00E25BF1">
        <w:rPr>
          <w:rFonts w:eastAsia="Times New Roman"/>
          <w:vertAlign w:val="subscript"/>
          <w:lang w:eastAsia="en-GB"/>
        </w:rPr>
        <w:t>SMTCperiod</w:t>
      </w:r>
      <w:r w:rsidRPr="00E25BF1">
        <w:rPr>
          <w:rFonts w:eastAsia="Times New Roman"/>
          <w:lang w:eastAsia="en-GB"/>
        </w:rPr>
        <w:t xml:space="preserve"> = xRP and T</w:t>
      </w:r>
      <w:r w:rsidRPr="00E25BF1">
        <w:rPr>
          <w:rFonts w:eastAsia="Times New Roman"/>
          <w:vertAlign w:val="subscript"/>
          <w:lang w:eastAsia="en-GB"/>
        </w:rPr>
        <w:t>SSB</w:t>
      </w:r>
      <w:r w:rsidRPr="00E25BF1">
        <w:rPr>
          <w:rFonts w:eastAsia="Times New Roman"/>
          <w:lang w:eastAsia="en-GB"/>
        </w:rPr>
        <w:t xml:space="preserve"> &lt; 0.5*T</w:t>
      </w:r>
      <w:r w:rsidRPr="00E25BF1">
        <w:rPr>
          <w:rFonts w:eastAsia="Times New Roman"/>
          <w:vertAlign w:val="subscript"/>
          <w:lang w:eastAsia="en-GB"/>
        </w:rPr>
        <w:t>SMTCperiod</w:t>
      </w:r>
    </w:p>
    <w:p w14:paraId="719EFF06"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T</w:t>
      </w:r>
      <w:r w:rsidRPr="00E25BF1">
        <w:rPr>
          <w:rFonts w:eastAsia="Times New Roman"/>
          <w:vertAlign w:val="subscript"/>
          <w:lang w:eastAsia="en-GB"/>
        </w:rPr>
        <w:t>SMTCperiod</w:t>
      </w:r>
      <w:r w:rsidRPr="00E25BF1">
        <w:rPr>
          <w:rFonts w:eastAsia="Times New Roman"/>
          <w:lang w:eastAsia="en-GB"/>
        </w:rPr>
        <w:t>) and SMTC occasion is not overlapped with GAP and T</w:t>
      </w:r>
      <w:r w:rsidRPr="00E25BF1">
        <w:rPr>
          <w:rFonts w:eastAsia="Times New Roman"/>
          <w:vertAlign w:val="subscript"/>
          <w:lang w:eastAsia="en-GB"/>
        </w:rPr>
        <w:t>SMTCperiod</w:t>
      </w:r>
      <w:r w:rsidRPr="00E25BF1">
        <w:rPr>
          <w:rFonts w:eastAsia="Times New Roman"/>
          <w:lang w:eastAsia="en-GB"/>
        </w:rPr>
        <w:t xml:space="preserve"> = xRP and T</w:t>
      </w:r>
      <w:r w:rsidRPr="00E25BF1">
        <w:rPr>
          <w:rFonts w:eastAsia="Times New Roman"/>
          <w:vertAlign w:val="subscript"/>
          <w:lang w:eastAsia="en-GB"/>
        </w:rPr>
        <w:t>SSB</w:t>
      </w:r>
      <w:r w:rsidRPr="00E25BF1">
        <w:rPr>
          <w:rFonts w:eastAsia="Times New Roman"/>
          <w:lang w:eastAsia="en-GB"/>
        </w:rPr>
        <w:t xml:space="preserve"> = 0.5*T</w:t>
      </w:r>
      <w:r w:rsidRPr="00E25BF1">
        <w:rPr>
          <w:rFonts w:eastAsia="Times New Roman"/>
          <w:vertAlign w:val="subscript"/>
          <w:lang w:eastAsia="en-GB"/>
        </w:rPr>
        <w:t>SMTCperiod</w:t>
      </w:r>
    </w:p>
    <w:p w14:paraId="7BAA7D51"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&lt;xRP)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T</w:t>
      </w:r>
      <w:r w:rsidRPr="00E25BF1">
        <w:rPr>
          <w:rFonts w:eastAsia="Times New Roman"/>
          <w:vertAlign w:val="subscript"/>
          <w:lang w:eastAsia="en-GB"/>
        </w:rPr>
        <w:t>SMTCperiod</w:t>
      </w:r>
      <w:r w:rsidRPr="00E25BF1">
        <w:rPr>
          <w:rFonts w:eastAsia="Times New Roman"/>
          <w:lang w:eastAsia="en-GB"/>
        </w:rPr>
        <w:t>) and SMTC occasion is partially or fully overlapped with GAP.</w:t>
      </w:r>
    </w:p>
    <w:p w14:paraId="56967B3E"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T</w:t>
      </w:r>
      <w:r w:rsidRPr="00E25BF1">
        <w:rPr>
          <w:rFonts w:eastAsia="Times New Roman"/>
          <w:vertAlign w:val="subscript"/>
          <w:lang w:eastAsia="en-GB"/>
        </w:rPr>
        <w:t>SMTCperiod</w:t>
      </w:r>
      <w:r w:rsidRPr="00E25BF1">
        <w:rPr>
          <w:rFonts w:eastAsia="Times New Roman"/>
          <w:lang w:eastAsia="en-GB"/>
        </w:rPr>
        <w:t>) and SMTC occasion is partially overlapped with GAP (T</w:t>
      </w:r>
      <w:r w:rsidRPr="00E25BF1">
        <w:rPr>
          <w:rFonts w:eastAsia="Times New Roman"/>
          <w:vertAlign w:val="subscript"/>
          <w:lang w:eastAsia="en-GB"/>
        </w:rPr>
        <w:t>SMTCperiod</w:t>
      </w:r>
      <w:r w:rsidRPr="00E25BF1">
        <w:rPr>
          <w:rFonts w:eastAsia="Times New Roman"/>
          <w:lang w:eastAsia="en-GB"/>
        </w:rPr>
        <w:t xml:space="preserve"> &lt; xRP)</w:t>
      </w:r>
    </w:p>
    <w:p w14:paraId="6602EC3D"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where,</w:t>
      </w:r>
    </w:p>
    <w:p w14:paraId="192DBD86"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sharing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0ACC7D99"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SSB-ToMeasure</w:t>
      </w:r>
      <w:r w:rsidRPr="00E25BF1">
        <w:rPr>
          <w:rFonts w:eastAsia="Times New Roman"/>
          <w:lang w:eastAsia="en-GB"/>
        </w:rPr>
        <w:t xml:space="preserve"> and 1 data symbol before each consecutive SSB symbols indicated by </w:t>
      </w:r>
      <w:r w:rsidRPr="00E25BF1">
        <w:rPr>
          <w:rFonts w:eastAsia="Times New Roman"/>
          <w:i/>
          <w:lang w:eastAsia="en-GB"/>
        </w:rPr>
        <w:t>SSB-ToMeasure</w:t>
      </w:r>
      <w:r w:rsidRPr="00E25BF1">
        <w:rPr>
          <w:rFonts w:eastAsia="Times New Roman"/>
          <w:lang w:eastAsia="en-GB"/>
        </w:rPr>
        <w:t xml:space="preserve"> and 1 data symbol after each consecutive SSB symbols indicated by </w:t>
      </w:r>
      <w:r w:rsidRPr="00E25BF1">
        <w:rPr>
          <w:rFonts w:eastAsia="Times New Roman"/>
          <w:i/>
          <w:lang w:eastAsia="en-GB"/>
        </w:rPr>
        <w:t>SSB-ToMeasure</w:t>
      </w:r>
      <w:r w:rsidRPr="00E25BF1">
        <w:rPr>
          <w:rFonts w:eastAsia="Times New Roman"/>
          <w:lang w:eastAsia="en-GB"/>
        </w:rPr>
        <w:t xml:space="preserve">, given that </w:t>
      </w:r>
      <w:r w:rsidRPr="00E25BF1">
        <w:rPr>
          <w:rFonts w:eastAsia="Times New Roman"/>
          <w:i/>
          <w:lang w:eastAsia="en-GB"/>
        </w:rPr>
        <w:t>SSB-ToMeasure</w:t>
      </w:r>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SSB-ToMeasure</w:t>
      </w:r>
      <w:r w:rsidRPr="00E25BF1">
        <w:rPr>
          <w:rFonts w:eastAsia="Times New Roman"/>
          <w:lang w:eastAsia="en-GB"/>
        </w:rPr>
        <w:t xml:space="preserve"> is the union set of </w:t>
      </w:r>
      <w:r w:rsidRPr="00E25BF1">
        <w:rPr>
          <w:rFonts w:eastAsia="Times New Roman"/>
          <w:i/>
          <w:iCs/>
          <w:lang w:eastAsia="en-GB"/>
        </w:rPr>
        <w:t>SSB-ToMeasure</w:t>
      </w:r>
      <w:r w:rsidRPr="00E25BF1">
        <w:rPr>
          <w:rFonts w:eastAsia="Times New Roman"/>
          <w:lang w:eastAsia="en-GB"/>
        </w:rPr>
        <w:t> from all the configured measurement objects merged on the same serving carrier, and,</w:t>
      </w:r>
    </w:p>
    <w:p w14:paraId="61FB07BC"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76649721"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w:t>
      </w:r>
      <w:r w:rsidRPr="00E25BF1">
        <w:rPr>
          <w:rFonts w:eastAsia="Times New Roman"/>
          <w:vertAlign w:val="subscript"/>
          <w:lang w:eastAsia="en-GB"/>
        </w:rPr>
        <w:t>sharing factor</w:t>
      </w:r>
      <w:r w:rsidRPr="00E25BF1">
        <w:rPr>
          <w:rFonts w:eastAsia="Times New Roman"/>
          <w:lang w:eastAsia="en-GB"/>
        </w:rPr>
        <w:t xml:space="preserve"> = 3, otherwise.</w:t>
      </w:r>
    </w:p>
    <w:p w14:paraId="0C06B30B"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 xml:space="preserve">If the high layer in TS 38.331 [2] signaling of </w:t>
      </w:r>
      <w:r w:rsidRPr="00E25BF1">
        <w:rPr>
          <w:rFonts w:eastAsia="Times New Roman"/>
          <w:i/>
          <w:lang w:eastAsia="en-GB"/>
        </w:rPr>
        <w:t>smtc2</w:t>
      </w:r>
      <w:r w:rsidRPr="00E25BF1">
        <w:rPr>
          <w:rFonts w:eastAsia="Times New Roman"/>
          <w:lang w:eastAsia="en-GB"/>
        </w:rPr>
        <w:t xml:space="preserve"> is configured, T</w:t>
      </w:r>
      <w:r w:rsidRPr="00E25BF1">
        <w:rPr>
          <w:rFonts w:eastAsia="Times New Roman"/>
          <w:vertAlign w:val="subscript"/>
          <w:lang w:eastAsia="en-GB"/>
        </w:rPr>
        <w:t>SMTCperiod</w:t>
      </w:r>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Otherwise T</w:t>
      </w:r>
      <w:r w:rsidRPr="00E25BF1">
        <w:rPr>
          <w:rFonts w:eastAsia="Times New Roman"/>
          <w:vertAlign w:val="subscript"/>
          <w:lang w:eastAsia="en-GB"/>
        </w:rPr>
        <w:t>SMTCperiod</w:t>
      </w:r>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T</w:t>
      </w:r>
      <w:r w:rsidRPr="00E25BF1">
        <w:rPr>
          <w:rFonts w:eastAsia="Times New Roman"/>
          <w:vertAlign w:val="subscript"/>
          <w:lang w:eastAsia="en-GB"/>
        </w:rPr>
        <w:t>SMTCperiod</w:t>
      </w:r>
      <w:r w:rsidRPr="00E25BF1">
        <w:rPr>
          <w:rFonts w:eastAsia="Times New Roman"/>
          <w:lang w:eastAsia="en-GB"/>
        </w:rPr>
        <w:t xml:space="preserve"> is the shortest SMTC period among all CCs in the same FR2 band, given the SMTC offset of all CCs in FR2 provided the same offset.</w:t>
      </w:r>
    </w:p>
    <w:p w14:paraId="780F6FC1"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When a measurement gap is configured</w:t>
      </w:r>
      <w:r w:rsidRPr="00E25BF1">
        <w:rPr>
          <w:rFonts w:eastAsia="SimSun"/>
          <w:lang w:eastAsia="en-GB"/>
        </w:rPr>
        <w:t xml:space="preserve"> and the measurement gap is not NCSG</w:t>
      </w:r>
      <w:r w:rsidRPr="00E25BF1">
        <w:rPr>
          <w:rFonts w:eastAsia="Times New Roman"/>
          <w:lang w:eastAsia="en-GB"/>
        </w:rPr>
        <w:t xml:space="preserve">, </w:t>
      </w:r>
    </w:p>
    <w:p w14:paraId="033F3940"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2B8402B9"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t>xRP = MGRP</w:t>
      </w:r>
    </w:p>
    <w:p w14:paraId="02694F13"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1D0B4A8B"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55378AA4" w14:textId="77777777" w:rsidR="008F451C" w:rsidRPr="00E25BF1" w:rsidRDefault="008F451C" w:rsidP="008F451C">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4ECEA5BF" w14:textId="77777777" w:rsidR="008F451C" w:rsidRPr="00E25BF1" w:rsidRDefault="008F451C" w:rsidP="008F451C">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8B96700" w14:textId="77777777" w:rsidR="008F451C" w:rsidRPr="00E25BF1" w:rsidRDefault="008F451C" w:rsidP="008F451C">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2BB16A4E" w14:textId="77777777" w:rsidR="008F451C" w:rsidRPr="00E25BF1" w:rsidRDefault="008F451C" w:rsidP="008F451C">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xRP = VIRP</w:t>
      </w:r>
    </w:p>
    <w:p w14:paraId="5047FD1D"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74C62603"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70AD312E" w14:textId="77777777" w:rsidR="008F451C" w:rsidRPr="00E25BF1" w:rsidRDefault="008F451C" w:rsidP="008F451C">
      <w:pPr>
        <w:overflowPunct w:val="0"/>
        <w:autoSpaceDE w:val="0"/>
        <w:autoSpaceDN w:val="0"/>
        <w:adjustRightInd w:val="0"/>
        <w:textAlignment w:val="baseline"/>
        <w:rPr>
          <w:rFonts w:eastAsia="?? ??"/>
          <w:lang w:eastAsia="en-GB"/>
        </w:rPr>
      </w:pPr>
      <w:r w:rsidRPr="00E25BF1">
        <w:rPr>
          <w:rFonts w:eastAsia="Times New Roman"/>
          <w:lang w:eastAsia="en-GB"/>
        </w:rPr>
        <w:t>Longer evaluation period would be expected if the combination of BFD-RS resource, SMTC occasion and GAP configurations does not meet pervious conditions</w:t>
      </w:r>
      <w:r w:rsidRPr="00E25BF1">
        <w:rPr>
          <w:rFonts w:eastAsia="?? ??"/>
          <w:lang w:eastAsia="en-GB"/>
        </w:rPr>
        <w:t>For either an FR1 or FR2 serving cell, longer evaluation period would be expected during the period T</w:t>
      </w:r>
      <w:r w:rsidRPr="00E25BF1">
        <w:rPr>
          <w:rFonts w:eastAsia="?? ??"/>
          <w:vertAlign w:val="subscript"/>
          <w:lang w:eastAsia="en-GB"/>
        </w:rPr>
        <w:t>identify_CGI</w:t>
      </w:r>
      <w:r w:rsidRPr="00E25BF1">
        <w:rPr>
          <w:rFonts w:eastAsia="?? ??"/>
          <w:lang w:eastAsia="en-GB"/>
        </w:rPr>
        <w:t xml:space="preserve"> when the UE is requested to decode an NR CGI.</w:t>
      </w:r>
    </w:p>
    <w:p w14:paraId="3F44A7B9"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en-GB"/>
        </w:rPr>
        <w:t>For either an FR1 or FR2 serving cell, longer BFD evaluation period would be expected during the period T</w:t>
      </w:r>
      <w:r w:rsidRPr="00E25BF1">
        <w:rPr>
          <w:rFonts w:eastAsia="Times New Roman"/>
          <w:vertAlign w:val="subscript"/>
          <w:lang w:eastAsia="en-GB"/>
        </w:rPr>
        <w:t>identify_CGI,E-UTRAN</w:t>
      </w:r>
      <w:r w:rsidRPr="00E25BF1">
        <w:rPr>
          <w:rFonts w:eastAsia="Times New Roman"/>
          <w:lang w:eastAsia="en-GB"/>
        </w:rPr>
        <w:t xml:space="preserve"> when the UE is requested to decode an LTE CGI.</w:t>
      </w:r>
    </w:p>
    <w:p w14:paraId="47E34158" w14:textId="77777777" w:rsidR="008F451C" w:rsidRPr="00E25BF1" w:rsidRDefault="008F451C" w:rsidP="008F45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8.5.2.2-1: Evaluation period T</w:t>
      </w:r>
      <w:r w:rsidRPr="00E25BF1">
        <w:rPr>
          <w:rFonts w:ascii="Arial" w:eastAsia="Times New Roman" w:hAnsi="Arial"/>
          <w:b/>
          <w:vertAlign w:val="subscript"/>
          <w:lang w:eastAsia="en-GB"/>
        </w:rPr>
        <w:t>Evaluate_BFD_SSB</w:t>
      </w:r>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0B189AD6"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744E9E5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1D537D"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8F451C" w:rsidRPr="00E25BF1" w14:paraId="4A872E6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9F8AE9A"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644F1FE3"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cs="v4.2.0"/>
                <w:sz w:val="18"/>
                <w:lang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8F451C" w:rsidRPr="00E25BF1" w14:paraId="394AA59C"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3F0C8860"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ED8ABFB"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cs="v4.2.0"/>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8F451C" w:rsidRPr="00E25BF1" w14:paraId="56CA03F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7FC01AF3"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7D6CED9"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cs="v4.2.0"/>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8F451C" w:rsidRPr="00E25BF1" w14:paraId="6D0606FD"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F071038" w14:textId="77777777" w:rsidR="008F451C" w:rsidRPr="00E25BF1" w:rsidRDefault="008F451C" w:rsidP="008A0941">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7B6879E6" wp14:editId="72197273">
                  <wp:extent cx="152400" cy="198120"/>
                  <wp:effectExtent l="0" t="0" r="0" b="0"/>
                  <wp:docPr id="946944625" name="图片 946944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1B46FF2A" w14:textId="77777777" w:rsidR="008F451C" w:rsidRPr="00E25BF1" w:rsidRDefault="008F451C" w:rsidP="008F451C">
      <w:pPr>
        <w:overflowPunct w:val="0"/>
        <w:autoSpaceDE w:val="0"/>
        <w:autoSpaceDN w:val="0"/>
        <w:adjustRightInd w:val="0"/>
        <w:textAlignment w:val="baseline"/>
        <w:rPr>
          <w:rFonts w:eastAsia="?? ??"/>
          <w:lang w:eastAsia="en-GB"/>
        </w:rPr>
      </w:pPr>
    </w:p>
    <w:p w14:paraId="0DB7AD6D" w14:textId="77777777" w:rsidR="008F451C" w:rsidRPr="00E25BF1" w:rsidRDefault="008F451C" w:rsidP="008F45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8.5.2.2-2: Evaluation period T</w:t>
      </w:r>
      <w:r w:rsidRPr="00E25BF1">
        <w:rPr>
          <w:rFonts w:ascii="Arial" w:eastAsia="Times New Roman" w:hAnsi="Arial"/>
          <w:b/>
          <w:vertAlign w:val="subscript"/>
          <w:lang w:eastAsia="en-GB"/>
        </w:rPr>
        <w:t>Evaluate_BFD_SSB</w:t>
      </w:r>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319323E8"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5A84E6CB"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96DC6D"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8F451C" w:rsidRPr="00E25BF1" w14:paraId="0D7BABD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74D53ABE"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33B8575"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F451C" w:rsidRPr="00E25BF1" w14:paraId="656D280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5C7C9592"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3282F7E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F451C" w:rsidRPr="00E25BF1" w14:paraId="373BFC65"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27A600A5"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737AD5"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8F451C" w:rsidRPr="00E25BF1" w14:paraId="45770AFC"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4E7F51"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55489665" wp14:editId="5CBE7AD4">
                  <wp:extent cx="152400" cy="198120"/>
                  <wp:effectExtent l="0" t="0" r="0" b="0"/>
                  <wp:docPr id="710720866" name="图片 710720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02ED471C" w14:textId="77777777" w:rsidR="008F451C" w:rsidRPr="00E25BF1" w:rsidRDefault="008F451C" w:rsidP="008F451C">
      <w:pPr>
        <w:overflowPunct w:val="0"/>
        <w:autoSpaceDE w:val="0"/>
        <w:autoSpaceDN w:val="0"/>
        <w:adjustRightInd w:val="0"/>
        <w:textAlignment w:val="baseline"/>
        <w:rPr>
          <w:rFonts w:eastAsia="?? ??"/>
          <w:lang w:eastAsia="en-GB"/>
        </w:rPr>
      </w:pPr>
    </w:p>
    <w:p w14:paraId="63CD9D50" w14:textId="77777777" w:rsidR="008F451C" w:rsidRPr="00E25BF1" w:rsidRDefault="008F451C" w:rsidP="008F451C">
      <w:pPr>
        <w:keepNext/>
        <w:keepLines/>
        <w:overflowPunct w:val="0"/>
        <w:autoSpaceDE w:val="0"/>
        <w:autoSpaceDN w:val="0"/>
        <w:adjustRightInd w:val="0"/>
        <w:spacing w:after="0"/>
        <w:jc w:val="center"/>
        <w:textAlignment w:val="baseline"/>
        <w:rPr>
          <w:rFonts w:ascii="Arial" w:eastAsia="SimSun" w:hAnsi="Arial"/>
          <w:b/>
          <w:sz w:val="18"/>
          <w:lang w:eastAsia="en-GB"/>
        </w:rPr>
      </w:pPr>
      <w:r w:rsidRPr="00E25BF1">
        <w:rPr>
          <w:rFonts w:ascii="Arial" w:eastAsia="Times New Roman" w:hAnsi="Arial"/>
          <w:b/>
          <w:sz w:val="18"/>
          <w:lang w:eastAsia="en-GB"/>
        </w:rPr>
        <w:lastRenderedPageBreak/>
        <w:t>Table 8.5.2.2-3: Evaluation period 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0C8F02D4"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2190358"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A22C6B"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8F451C" w:rsidRPr="00E25BF1" w14:paraId="6EED30C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56C3F8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4CE06F2"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F451C" w:rsidRPr="00E25BF1" w14:paraId="3CC6751E"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C752B58"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560C9BEB"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8F451C" w:rsidRPr="00E25BF1" w14:paraId="6DE4B539"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87C536"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127B0490" wp14:editId="146AD139">
                  <wp:extent cx="161925" cy="198755"/>
                  <wp:effectExtent l="0" t="0" r="9525" b="0"/>
                  <wp:docPr id="2085978498" name="图片 2085978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07A55CC5"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7A094CBB" w14:textId="77777777" w:rsidR="008F451C" w:rsidRPr="00E25BF1" w:rsidRDefault="008F451C" w:rsidP="008F451C">
      <w:pPr>
        <w:overflowPunct w:val="0"/>
        <w:autoSpaceDE w:val="0"/>
        <w:autoSpaceDN w:val="0"/>
        <w:adjustRightInd w:val="0"/>
        <w:textAlignment w:val="baseline"/>
        <w:rPr>
          <w:rFonts w:eastAsia="Times New Roman"/>
          <w:lang w:eastAsia="en-GB"/>
        </w:rPr>
      </w:pPr>
    </w:p>
    <w:p w14:paraId="51D19A0B" w14:textId="77777777" w:rsidR="008F451C" w:rsidRPr="00E25BF1" w:rsidRDefault="008F451C" w:rsidP="008F45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8.5.2.2-4: Evaluation period T</w:t>
      </w:r>
      <w:r w:rsidRPr="00E25BF1">
        <w:rPr>
          <w:rFonts w:ascii="Arial" w:eastAsia="Times New Roman" w:hAnsi="Arial"/>
          <w:b/>
          <w:vertAlign w:val="subscript"/>
          <w:lang w:eastAsia="en-GB"/>
        </w:rPr>
        <w:t>Evaluate_BFD_SSB</w:t>
      </w:r>
      <w:r w:rsidRPr="00E25BF1">
        <w:rPr>
          <w:rFonts w:ascii="Arial" w:eastAsia="Times New Roman" w:hAnsi="Arial"/>
          <w:b/>
          <w:lang w:eastAsia="en-GB"/>
        </w:rPr>
        <w:t xml:space="preserve"> for deactivated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06DE526E"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710F786D"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8BE508"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8F451C" w:rsidRPr="00E25BF1" w14:paraId="6DBB8A2F"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A0CF671"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E57148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cs="v4.2.0"/>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measCyclePscell</w:t>
            </w:r>
          </w:p>
        </w:tc>
      </w:tr>
      <w:tr w:rsidR="008F451C" w:rsidRPr="00E25BF1" w14:paraId="1AFBF733"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tcPr>
          <w:p w14:paraId="4EB112C0"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7A293C51"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25BF1">
              <w:rPr>
                <w:rFonts w:ascii="Arial" w:eastAsia="Times New Roman" w:hAnsi="Arial" w:cs="v4.2.0"/>
                <w:sz w:val="18"/>
                <w:lang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r w:rsidRPr="00E25BF1">
              <w:rPr>
                <w:rFonts w:ascii="Arial" w:eastAsia="Times New Roman" w:hAnsi="Arial"/>
                <w:sz w:val="18"/>
                <w:lang w:eastAsia="en-GB"/>
              </w:rPr>
              <w:t>measCyclePscell</w:t>
            </w:r>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8F451C" w:rsidRPr="00E25BF1" w14:paraId="0B1D563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tcPr>
          <w:p w14:paraId="4F471819"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7574563D"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E25BF1">
              <w:rPr>
                <w:rFonts w:ascii="Arial" w:eastAsia="Times New Roman" w:hAnsi="Arial" w:cs="v4.2.0"/>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r w:rsidRPr="00E25BF1">
              <w:rPr>
                <w:rFonts w:ascii="Arial" w:eastAsia="Times New Roman" w:hAnsi="Arial"/>
                <w:sz w:val="18"/>
                <w:lang w:eastAsia="en-GB"/>
              </w:rPr>
              <w:t>measCyclePscell,</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8F451C" w:rsidRPr="00E25BF1" w14:paraId="2D5C4E7A"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F81B07B"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SimSun" w:hAnsi="Arial"/>
                <w:sz w:val="18"/>
                <w:lang w:eastAsia="en-GB"/>
              </w:rPr>
              <w:t>Note:</w:t>
            </w:r>
            <w:r w:rsidRPr="00E25BF1">
              <w:rPr>
                <w:rFonts w:ascii="Arial" w:eastAsia="Times New Roman" w:hAnsi="Arial"/>
                <w:sz w:val="18"/>
                <w:lang w:eastAsia="en-GB"/>
              </w:rPr>
              <w:tab/>
            </w:r>
            <w:r w:rsidRPr="00E25BF1">
              <w:rPr>
                <w:rFonts w:ascii="Arial" w:eastAsia="SimSun" w:hAnsi="Arial"/>
                <w:sz w:val="18"/>
                <w:lang w:eastAsia="en-GB"/>
              </w:rPr>
              <w:t xml:space="preserve">DRX cycle is the configured DRX cycle of the PSCell. measCyclePSCell is the measurement cycle length of the deactivated PSCell. </w:t>
            </w:r>
          </w:p>
        </w:tc>
      </w:tr>
    </w:tbl>
    <w:p w14:paraId="493B7875" w14:textId="77777777" w:rsidR="008F451C" w:rsidRPr="00E25BF1" w:rsidRDefault="008F451C" w:rsidP="008F451C">
      <w:pPr>
        <w:overflowPunct w:val="0"/>
        <w:autoSpaceDE w:val="0"/>
        <w:autoSpaceDN w:val="0"/>
        <w:adjustRightInd w:val="0"/>
        <w:textAlignment w:val="baseline"/>
        <w:rPr>
          <w:rFonts w:eastAsia="Times New Roman"/>
          <w:noProof/>
          <w:highlight w:val="yellow"/>
          <w:lang w:eastAsia="zh-CN"/>
        </w:rPr>
      </w:pPr>
    </w:p>
    <w:p w14:paraId="09890E0D" w14:textId="77777777" w:rsidR="008F451C" w:rsidRPr="00E25BF1" w:rsidRDefault="008F451C" w:rsidP="008F45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Table 8.5.2.2-5: Evaluation period T</w:t>
      </w:r>
      <w:r w:rsidRPr="00E25BF1">
        <w:rPr>
          <w:rFonts w:ascii="Arial" w:eastAsia="Times New Roman" w:hAnsi="Arial"/>
          <w:b/>
          <w:vertAlign w:val="subscript"/>
          <w:lang w:eastAsia="en-GB"/>
        </w:rPr>
        <w:t>Evaluate_BFD_SSB</w:t>
      </w:r>
      <w:r w:rsidRPr="00E25BF1">
        <w:rPr>
          <w:rFonts w:ascii="Arial" w:eastAsia="Times New Roman" w:hAnsi="Arial"/>
          <w:b/>
          <w:lang w:eastAsia="en-GB"/>
        </w:rPr>
        <w:t xml:space="preserve"> for deactivated PSCell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rsidRPr="00E25BF1" w14:paraId="635D44A5"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9ECD1A0"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D32DD36"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r w:rsidRPr="00E25BF1">
              <w:rPr>
                <w:rFonts w:ascii="Arial" w:eastAsia="Times New Roman" w:hAnsi="Arial"/>
                <w:b/>
                <w:sz w:val="18"/>
                <w:lang w:eastAsia="en-GB"/>
              </w:rPr>
              <w:t xml:space="preserve"> (ms) </w:t>
            </w:r>
          </w:p>
        </w:tc>
      </w:tr>
      <w:tr w:rsidR="008F451C" w:rsidRPr="00E25BF1" w14:paraId="07A4637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0C1F5A9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29E314DE"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eastAsia="en-GB"/>
              </w:rPr>
              <w:t>measCyclePscell</w:t>
            </w:r>
          </w:p>
        </w:tc>
      </w:tr>
      <w:tr w:rsidR="008F451C" w:rsidRPr="00E25BF1" w14:paraId="1D3BE2AE"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tcPr>
          <w:p w14:paraId="48888567"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38728A99"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r w:rsidRPr="00E25BF1">
              <w:rPr>
                <w:rFonts w:ascii="Arial" w:eastAsia="Times New Roman" w:hAnsi="Arial"/>
                <w:sz w:val="18"/>
                <w:lang w:eastAsia="en-GB"/>
              </w:rPr>
              <w:t>measCyclePscell</w:t>
            </w:r>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8F451C" w:rsidRPr="00E25BF1" w14:paraId="01E4F877"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tcPr>
          <w:p w14:paraId="1D73F18C"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04065484" w14:textId="77777777" w:rsidR="008F451C" w:rsidRPr="00E25BF1" w:rsidRDefault="008F451C" w:rsidP="008A0941">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r w:rsidRPr="00E25BF1">
              <w:rPr>
                <w:rFonts w:ascii="Arial" w:eastAsia="Times New Roman" w:hAnsi="Arial"/>
                <w:sz w:val="18"/>
                <w:lang w:eastAsia="en-GB"/>
              </w:rPr>
              <w:t>measCyclePscell,</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8F451C" w:rsidRPr="00E25BF1" w14:paraId="0CB2D86A"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481C9CA9" w14:textId="77777777" w:rsidR="008F451C" w:rsidRPr="00E25BF1" w:rsidRDefault="008F451C" w:rsidP="008A0941">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SimSun" w:hAnsi="Arial"/>
                <w:sz w:val="18"/>
                <w:lang w:eastAsia="en-GB"/>
              </w:rPr>
              <w:t>Note:</w:t>
            </w:r>
            <w:r w:rsidRPr="00E25BF1">
              <w:rPr>
                <w:rFonts w:ascii="Arial" w:eastAsia="Times New Roman" w:hAnsi="Arial"/>
                <w:sz w:val="18"/>
                <w:lang w:eastAsia="en-GB"/>
              </w:rPr>
              <w:tab/>
            </w:r>
            <w:r w:rsidRPr="00E25BF1">
              <w:rPr>
                <w:rFonts w:ascii="Arial" w:eastAsia="SimSun" w:hAnsi="Arial"/>
                <w:sz w:val="18"/>
                <w:lang w:eastAsia="en-GB"/>
              </w:rPr>
              <w:t xml:space="preserve">DRX cycle is the configured DRX cycle of the PSCell. measCyclePSCell is the measurement cycle length of the deactivated PSCell. </w:t>
            </w:r>
          </w:p>
        </w:tc>
      </w:tr>
    </w:tbl>
    <w:p w14:paraId="44251CE5" w14:textId="77777777" w:rsidR="008F451C" w:rsidRDefault="008F451C" w:rsidP="008F451C">
      <w:pPr>
        <w:overflowPunct w:val="0"/>
        <w:autoSpaceDE w:val="0"/>
        <w:autoSpaceDN w:val="0"/>
        <w:adjustRightInd w:val="0"/>
        <w:textAlignment w:val="baseline"/>
        <w:rPr>
          <w:rFonts w:eastAsia="?? ??"/>
          <w:lang w:eastAsia="en-GB"/>
        </w:rPr>
      </w:pPr>
    </w:p>
    <w:p w14:paraId="18948163" w14:textId="4CFB8B04" w:rsidR="0073758D" w:rsidRDefault="0073758D" w:rsidP="0073758D">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4D9B9E0" w14:textId="77777777" w:rsidR="008F451C" w:rsidRPr="00E25BF1" w:rsidRDefault="008F451C" w:rsidP="008F4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2FBC87DD" w14:textId="77777777" w:rsidR="008F451C" w:rsidRPr="00E25BF1" w:rsidRDefault="008F451C" w:rsidP="008F451C">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6EB4F9AE"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2FDB8498"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137A82C7"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5DF7D1AD"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0733BB55" w14:textId="77777777" w:rsidR="008F451C" w:rsidRPr="00E25BF1" w:rsidRDefault="008F451C" w:rsidP="008F451C">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r w:rsidRPr="00E25BF1">
        <w:rPr>
          <w:rFonts w:eastAsia="Times New Roman"/>
          <w:i/>
          <w:lang w:eastAsia="en-GB"/>
        </w:rPr>
        <w:t>simultaneousRxDataSSB-DiffNumerology</w:t>
      </w:r>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66A66B6B" w14:textId="77777777" w:rsidR="008F451C" w:rsidRPr="00E25BF1" w:rsidRDefault="008F451C" w:rsidP="008F451C">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r w:rsidRPr="00E25BF1">
        <w:rPr>
          <w:rFonts w:eastAsia="Times New Roman"/>
          <w:i/>
          <w:lang w:eastAsia="en-GB"/>
        </w:rPr>
        <w:t>simultaneousRxDataSSB-DiffNumerology</w:t>
      </w:r>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1973C2E9"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090932B9" w14:textId="77777777" w:rsidR="008F451C" w:rsidRPr="00E25BF1" w:rsidRDefault="008F451C" w:rsidP="008F451C">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40EBA106" w14:textId="77777777" w:rsidR="008F451C" w:rsidRPr="006D7D72" w:rsidRDefault="008F451C" w:rsidP="008F451C">
      <w:pPr>
        <w:overflowPunct w:val="0"/>
        <w:autoSpaceDE w:val="0"/>
        <w:autoSpaceDN w:val="0"/>
        <w:adjustRightInd w:val="0"/>
        <w:textAlignment w:val="baseline"/>
        <w:rPr>
          <w:rFonts w:eastAsia="Times New Roman"/>
          <w:lang w:eastAsia="en-GB"/>
        </w:rPr>
      </w:pPr>
      <w:bookmarkStart w:id="104" w:name="_Hlk142584314"/>
      <w:bookmarkEnd w:id="83"/>
      <w:r w:rsidRPr="006D7D72">
        <w:rPr>
          <w:rFonts w:eastAsia="Times New Roman"/>
          <w:lang w:eastAsia="en-GB"/>
        </w:rPr>
        <w:t xml:space="preserve">For FR2, when the </w:t>
      </w:r>
      <w:bookmarkStart w:id="105" w:name="_Hlk142583502"/>
      <w:r w:rsidRPr="006D7D72">
        <w:rPr>
          <w:rFonts w:eastAsia="Times New Roman"/>
          <w:lang w:eastAsia="en-GB"/>
        </w:rPr>
        <w:t xml:space="preserve">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bookmarkEnd w:id="105"/>
    <w:p w14:paraId="2A8D3767" w14:textId="77777777" w:rsidR="008F451C" w:rsidRPr="006D7D72" w:rsidRDefault="008F451C" w:rsidP="008F451C">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06932431" w14:textId="77777777" w:rsidR="008F451C" w:rsidRPr="006D7D72" w:rsidRDefault="008F451C" w:rsidP="008F451C">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55E02100" w14:textId="77777777" w:rsidR="008F451C" w:rsidRPr="006D7D72" w:rsidRDefault="008F451C" w:rsidP="008F451C">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60E92111" wp14:editId="6AA66D34">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125ED57E" w14:textId="77777777" w:rsidR="008F451C" w:rsidRPr="006D7D72" w:rsidRDefault="008F451C" w:rsidP="008F451C">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The two CSI-RS-es are not QCL-ed w.r.t. QCL-TypeD, or the QCL information is not known to UE,</w:t>
      </w:r>
    </w:p>
    <w:p w14:paraId="5B310A1B" w14:textId="77777777" w:rsidR="008F451C" w:rsidRDefault="008F451C" w:rsidP="008F451C">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bookmarkEnd w:id="104"/>
    <w:p w14:paraId="035D84A8" w14:textId="3C6EFC05" w:rsidR="008F451C" w:rsidRDefault="008F451C" w:rsidP="008F451C">
      <w:pPr>
        <w:spacing w:after="120"/>
        <w:rPr>
          <w:ins w:id="106" w:author="Iana Siomina" w:date="2023-09-26T18:57:00Z"/>
          <w:color w:val="000000" w:themeColor="text1"/>
          <w:lang w:val="en-US"/>
        </w:rPr>
      </w:pPr>
      <w:ins w:id="107" w:author="OPPO-Roy" w:date="2023-08-10T18:35:00Z">
        <w:r w:rsidRPr="006D7D72">
          <w:rPr>
            <w:rFonts w:eastAsia="Times New Roman"/>
            <w:lang w:eastAsia="en-GB"/>
          </w:rPr>
          <w:t>For FR2</w:t>
        </w:r>
      </w:ins>
      <w:ins w:id="108" w:author="Iana Siomina" w:date="2023-08-23T22:32:00Z">
        <w:r>
          <w:rPr>
            <w:rFonts w:eastAsia="Times New Roman"/>
            <w:lang w:eastAsia="en-GB"/>
          </w:rPr>
          <w:t>-1</w:t>
        </w:r>
      </w:ins>
      <w:ins w:id="109" w:author="Iana Siomina" w:date="2023-08-24T15:18:00Z">
        <w:r>
          <w:rPr>
            <w:rFonts w:eastAsia="Times New Roman"/>
            <w:lang w:eastAsia="en-GB"/>
          </w:rPr>
          <w:t xml:space="preserve"> for PCell</w:t>
        </w:r>
      </w:ins>
      <w:ins w:id="110" w:author="OPPO-Roy" w:date="2023-08-10T18:35:00Z">
        <w:r w:rsidRPr="006D7D72">
          <w:rPr>
            <w:rFonts w:eastAsia="Times New Roman"/>
            <w:lang w:eastAsia="en-GB"/>
          </w:rPr>
          <w:t xml:space="preserve">, </w:t>
        </w:r>
      </w:ins>
      <w:ins w:id="111" w:author="OPPO-Roy" w:date="2023-08-10T18:34:00Z">
        <w:r w:rsidRPr="00EE0532">
          <w:rPr>
            <w:color w:val="000000" w:themeColor="text1"/>
            <w:lang w:val="en-US"/>
          </w:rPr>
          <w:t xml:space="preserve">when the CSI-RS for BFD measurement on </w:t>
        </w:r>
      </w:ins>
      <w:ins w:id="112" w:author="Iana Siomina" w:date="2023-08-23T22:33:00Z">
        <w:r>
          <w:rPr>
            <w:color w:val="000000" w:themeColor="text1"/>
            <w:lang w:val="en-US"/>
          </w:rPr>
          <w:t>P</w:t>
        </w:r>
      </w:ins>
      <w:ins w:id="113" w:author="OPPO-Roy" w:date="2023-08-10T18:34:00Z">
        <w:r w:rsidRPr="00EE0532">
          <w:rPr>
            <w:color w:val="000000" w:themeColor="text1"/>
            <w:lang w:val="en-US"/>
          </w:rPr>
          <w:t xml:space="preserve">CC is in the same </w:t>
        </w:r>
      </w:ins>
      <w:ins w:id="114" w:author="Iana Siomina" w:date="2023-08-24T15:18:00Z">
        <w:r>
          <w:rPr>
            <w:color w:val="000000" w:themeColor="text1"/>
            <w:lang w:val="en-US"/>
          </w:rPr>
          <w:t xml:space="preserve">or overlapping </w:t>
        </w:r>
      </w:ins>
      <w:ins w:id="115" w:author="OPPO-Roy" w:date="2023-08-10T18:34:00Z">
        <w:r w:rsidRPr="00EE0532">
          <w:rPr>
            <w:color w:val="000000" w:themeColor="text1"/>
            <w:lang w:val="en-US"/>
          </w:rPr>
          <w:t xml:space="preserve">OFDM symbol as another CSI-RS for RLM, BFD, CBD or L1-RSRP measurement on the same </w:t>
        </w:r>
      </w:ins>
      <w:ins w:id="116" w:author="Iana Siomina" w:date="2023-08-23T22:33:00Z">
        <w:r>
          <w:rPr>
            <w:color w:val="000000" w:themeColor="text1"/>
            <w:lang w:val="en-US"/>
          </w:rPr>
          <w:t>P</w:t>
        </w:r>
      </w:ins>
      <w:ins w:id="117" w:author="OPPO-Roy" w:date="2023-08-10T18:34:00Z">
        <w:r w:rsidRPr="00EE0532">
          <w:rPr>
            <w:color w:val="000000" w:themeColor="text1"/>
            <w:lang w:val="en-US"/>
          </w:rPr>
          <w:t xml:space="preserve">CC, </w:t>
        </w:r>
        <w:r>
          <w:rPr>
            <w:color w:val="000000" w:themeColor="text1"/>
            <w:lang w:val="en-US"/>
          </w:rPr>
          <w:t xml:space="preserve">there are no measurement restrictions </w:t>
        </w:r>
      </w:ins>
      <w:ins w:id="118" w:author="OPPO-Roy" w:date="2023-08-10T18:35:00Z">
        <w:r>
          <w:rPr>
            <w:rFonts w:eastAsia="Times New Roman"/>
            <w:lang w:eastAsia="en-GB"/>
          </w:rPr>
          <w:t>f</w:t>
        </w:r>
        <w:r>
          <w:rPr>
            <w:rFonts w:hint="eastAsia"/>
            <w:color w:val="000000" w:themeColor="text1"/>
            <w:lang w:val="en-US" w:eastAsia="zh-CN"/>
          </w:rPr>
          <w:t>or</w:t>
        </w:r>
        <w:r>
          <w:rPr>
            <w:color w:val="000000" w:themeColor="text1"/>
            <w:lang w:val="en-US"/>
          </w:rPr>
          <w:t xml:space="preserve"> </w:t>
        </w:r>
        <w:r>
          <w:rPr>
            <w:rFonts w:hint="eastAsia"/>
            <w:color w:val="000000" w:themeColor="text1"/>
            <w:lang w:val="en-US" w:eastAsia="zh-CN"/>
          </w:rPr>
          <w:t>UE</w:t>
        </w:r>
        <w:r>
          <w:rPr>
            <w:color w:val="000000" w:themeColor="text1"/>
            <w:lang w:val="en-US"/>
          </w:rPr>
          <w:t xml:space="preserve"> </w:t>
        </w:r>
      </w:ins>
      <w:ins w:id="119" w:author="Iana Siomina" w:date="2023-08-24T17:06:00Z">
        <w:r>
          <w:rPr>
            <w:color w:val="000000" w:themeColor="text1"/>
            <w:lang w:val="en-US" w:eastAsia="zh-CN"/>
          </w:rPr>
          <w:t>supporting</w:t>
        </w:r>
      </w:ins>
      <w:ins w:id="120" w:author="OPPO-Roy" w:date="2023-08-10T18:35:00Z">
        <w:r>
          <w:rPr>
            <w:color w:val="000000" w:themeColor="text1"/>
            <w:lang w:val="en-US"/>
          </w:rPr>
          <w:t xml:space="preserve"> </w:t>
        </w:r>
      </w:ins>
      <w:ins w:id="121" w:author="Iana Siomina" w:date="2023-08-24T17:06:00Z">
        <w:r>
          <w:rPr>
            <w:color w:val="000000" w:themeColor="text1"/>
            <w:lang w:val="en-US"/>
          </w:rPr>
          <w:t>[</w:t>
        </w:r>
      </w:ins>
      <w:ins w:id="122" w:author="OPPO-Roy" w:date="2023-08-10T18:35:00Z">
        <w:r>
          <w:rPr>
            <w:rFonts w:hint="eastAsia"/>
            <w:color w:val="000000" w:themeColor="text1"/>
            <w:lang w:val="en-US" w:eastAsia="zh-CN"/>
          </w:rPr>
          <w:t>multi-Rx</w:t>
        </w:r>
        <w:r>
          <w:rPr>
            <w:color w:val="000000" w:themeColor="text1"/>
            <w:lang w:val="en-US"/>
          </w:rPr>
          <w:t xml:space="preserve"> </w:t>
        </w:r>
      </w:ins>
      <w:ins w:id="123" w:author="Iana Siomina" w:date="2023-08-24T17:07:00Z">
        <w:r>
          <w:rPr>
            <w:color w:val="000000" w:themeColor="text1"/>
            <w:lang w:val="en-US"/>
          </w:rPr>
          <w:t>capability</w:t>
        </w:r>
      </w:ins>
      <w:ins w:id="124" w:author="Iana Siomina" w:date="2023-08-24T17:06:00Z">
        <w:r>
          <w:rPr>
            <w:color w:val="000000" w:themeColor="text1"/>
            <w:lang w:val="en-US" w:eastAsia="zh-CN"/>
          </w:rPr>
          <w:t>]</w:t>
        </w:r>
      </w:ins>
      <w:ins w:id="125" w:author="Iana Siomina" w:date="2023-08-23T22:35:00Z">
        <w:r>
          <w:rPr>
            <w:color w:val="000000" w:themeColor="text1"/>
            <w:lang w:val="en-US" w:eastAsia="zh-CN"/>
          </w:rPr>
          <w:t xml:space="preserve">, </w:t>
        </w:r>
      </w:ins>
      <w:ins w:id="126" w:author="OPPO-Roy" w:date="2023-08-24T12:45:00Z">
        <w:r>
          <w:rPr>
            <w:color w:val="000000" w:themeColor="text1"/>
            <w:lang w:val="en-US" w:eastAsia="zh-CN"/>
          </w:rPr>
          <w:t xml:space="preserve">and </w:t>
        </w:r>
      </w:ins>
      <w:ins w:id="127" w:author="Iana Siomina" w:date="2023-08-23T23:23:00Z">
        <w:r>
          <w:rPr>
            <w:lang w:eastAsia="en-GB"/>
          </w:rPr>
          <w:t xml:space="preserve">the </w:t>
        </w:r>
        <w:r w:rsidRPr="0053283E">
          <w:rPr>
            <w:lang w:eastAsia="en-GB"/>
          </w:rPr>
          <w:t xml:space="preserve">UE is required to measure both </w:t>
        </w:r>
        <w:r>
          <w:rPr>
            <w:lang w:eastAsia="en-GB"/>
          </w:rPr>
          <w:t>the CSI-RS</w:t>
        </w:r>
        <w:r w:rsidRPr="0053283E">
          <w:rPr>
            <w:lang w:eastAsia="en-GB"/>
          </w:rPr>
          <w:t xml:space="preserve"> for </w:t>
        </w:r>
        <w:r>
          <w:rPr>
            <w:lang w:eastAsia="en-GB"/>
          </w:rPr>
          <w:t>BFD</w:t>
        </w:r>
        <w:r w:rsidRPr="0053283E">
          <w:rPr>
            <w:lang w:eastAsia="en-GB"/>
          </w:rPr>
          <w:t xml:space="preserve"> and the other CSI-RS</w:t>
        </w:r>
        <w:r>
          <w:rPr>
            <w:lang w:eastAsia="en-GB"/>
          </w:rPr>
          <w:t xml:space="preserve"> </w:t>
        </w:r>
        <w:r w:rsidRPr="00DC174B">
          <w:rPr>
            <w:lang w:eastAsia="en-GB"/>
          </w:rPr>
          <w:t>for RLM, BFD, CBD or L1-RSRP measurement</w:t>
        </w:r>
      </w:ins>
      <w:ins w:id="128" w:author="Iana Siomina" w:date="2023-08-23T23:24:00Z">
        <w:r>
          <w:rPr>
            <w:lang w:eastAsia="en-GB"/>
          </w:rPr>
          <w:t>,</w:t>
        </w:r>
      </w:ins>
      <w:ins w:id="129" w:author="Iana Siomina" w:date="2023-08-23T23:23:00Z">
        <w:r>
          <w:rPr>
            <w:color w:val="000000" w:themeColor="text1"/>
            <w:lang w:val="en-US" w:eastAsia="zh-CN"/>
          </w:rPr>
          <w:t xml:space="preserve"> </w:t>
        </w:r>
      </w:ins>
      <w:ins w:id="130" w:author="Iana Siomina" w:date="2023-08-23T22:35:00Z">
        <w:r>
          <w:rPr>
            <w:color w:val="000000" w:themeColor="text1"/>
            <w:lang w:val="en-US" w:eastAsia="zh-CN"/>
          </w:rPr>
          <w:t>provided</w:t>
        </w:r>
      </w:ins>
      <w:ins w:id="131" w:author="OPPO-Roy" w:date="2023-08-10T18:35:00Z">
        <w:r>
          <w:rPr>
            <w:color w:val="000000" w:themeColor="text1"/>
            <w:lang w:val="en-US" w:eastAsia="zh-CN"/>
          </w:rPr>
          <w:t xml:space="preserve"> </w:t>
        </w:r>
      </w:ins>
      <w:ins w:id="132" w:author="Iana Siomina" w:date="2023-08-23T22:35:00Z">
        <w:r>
          <w:rPr>
            <w:color w:val="000000" w:themeColor="text1"/>
            <w:lang w:val="en-US"/>
          </w:rPr>
          <w:t>the</w:t>
        </w:r>
      </w:ins>
      <w:ins w:id="133" w:author="OPPO-Roy" w:date="2023-08-10T18:34:00Z">
        <w:r w:rsidRPr="00EE0532">
          <w:rPr>
            <w:color w:val="000000" w:themeColor="text1"/>
            <w:lang w:val="en-US"/>
          </w:rPr>
          <w:t xml:space="preserve"> following conditions are met</w:t>
        </w:r>
      </w:ins>
      <w:ins w:id="134" w:author="Iana Siomina" w:date="2023-08-24T17:07:00Z">
        <w:r>
          <w:rPr>
            <w:color w:val="000000" w:themeColor="text1"/>
            <w:lang w:val="en-US"/>
          </w:rPr>
          <w:t>:</w:t>
        </w:r>
      </w:ins>
      <w:ins w:id="135" w:author="OPPO-Roy" w:date="2023-08-10T18:35:00Z">
        <w:del w:id="136" w:author="Iana Siomina" w:date="2023-08-24T16:55:00Z">
          <w:r w:rsidDel="00A027BE">
            <w:rPr>
              <w:color w:val="000000" w:themeColor="text1"/>
              <w:lang w:val="en-US"/>
            </w:rPr>
            <w:delText>,</w:delText>
          </w:r>
        </w:del>
      </w:ins>
      <w:ins w:id="137" w:author="Iana Siomina" w:date="2023-08-24T16:55:00Z">
        <w:r>
          <w:rPr>
            <w:color w:val="000000" w:themeColor="text1"/>
            <w:lang w:val="en-US"/>
          </w:rPr>
          <w:t xml:space="preserve"> </w:t>
        </w:r>
      </w:ins>
    </w:p>
    <w:p w14:paraId="17C301CE" w14:textId="0EC8F49F" w:rsidR="00F11551" w:rsidRPr="0088267A" w:rsidRDefault="00F11551" w:rsidP="00F11551">
      <w:pPr>
        <w:pStyle w:val="ListParagraph"/>
        <w:numPr>
          <w:ilvl w:val="0"/>
          <w:numId w:val="29"/>
        </w:numPr>
        <w:rPr>
          <w:ins w:id="138" w:author="Iana Siomina" w:date="2023-09-26T18:57:00Z"/>
          <w:sz w:val="20"/>
          <w:szCs w:val="20"/>
          <w:highlight w:val="yellow"/>
        </w:rPr>
      </w:pPr>
      <w:ins w:id="139" w:author="Iana Siomina" w:date="2023-09-26T18:57:00Z">
        <w:r w:rsidRPr="0088267A">
          <w:rPr>
            <w:sz w:val="20"/>
            <w:szCs w:val="20"/>
            <w:highlight w:val="yellow"/>
          </w:rPr>
          <w:t xml:space="preserve">The CSI-RS for </w:t>
        </w:r>
        <w:r w:rsidR="001C5E20">
          <w:rPr>
            <w:sz w:val="20"/>
            <w:szCs w:val="20"/>
            <w:highlight w:val="yellow"/>
          </w:rPr>
          <w:t>BFD</w:t>
        </w:r>
        <w:r w:rsidRPr="0088267A">
          <w:rPr>
            <w:sz w:val="20"/>
            <w:szCs w:val="20"/>
            <w:highlight w:val="yellow"/>
          </w:rPr>
          <w:t xml:space="preserve"> and the other CSI-RS in the same OFDM symbol are configured with different QCL-TypeD in the PCell and each associated with one of the configured dual active TCI states, while meeting the requirements in clause</w:t>
        </w:r>
        <w:r>
          <w:rPr>
            <w:sz w:val="20"/>
            <w:szCs w:val="20"/>
            <w:highlight w:val="yellow"/>
          </w:rPr>
          <w:t xml:space="preserve"> 8.10D</w:t>
        </w:r>
        <w:r w:rsidRPr="0088267A">
          <w:rPr>
            <w:sz w:val="20"/>
            <w:szCs w:val="20"/>
            <w:highlight w:val="yellow"/>
          </w:rPr>
          <w:t>, and</w:t>
        </w:r>
      </w:ins>
    </w:p>
    <w:p w14:paraId="0DCAA9B3" w14:textId="4BB18FB7" w:rsidR="00F11551" w:rsidRPr="00F11551" w:rsidRDefault="00F11551">
      <w:pPr>
        <w:pStyle w:val="ListParagraph"/>
        <w:numPr>
          <w:ilvl w:val="0"/>
          <w:numId w:val="29"/>
        </w:numPr>
        <w:spacing w:after="180"/>
        <w:rPr>
          <w:ins w:id="140" w:author="Iana Siomina" w:date="2023-08-24T17:08:00Z"/>
          <w:highlight w:val="yellow"/>
          <w:rPrChange w:id="141" w:author="Iana Siomina" w:date="2023-09-26T18:57:00Z">
            <w:rPr>
              <w:ins w:id="142" w:author="Iana Siomina" w:date="2023-08-24T17:08:00Z"/>
              <w:color w:val="000000" w:themeColor="text1"/>
              <w:lang w:val="en-US"/>
            </w:rPr>
          </w:rPrChange>
        </w:rPr>
        <w:pPrChange w:id="143" w:author="Iana Siomina" w:date="2023-09-26T18:57:00Z">
          <w:pPr>
            <w:spacing w:after="120"/>
          </w:pPr>
        </w:pPrChange>
      </w:pPr>
      <w:ins w:id="144" w:author="Iana Siomina" w:date="2023-09-26T18:57:00Z">
        <w:r w:rsidRPr="0088267A">
          <w:rPr>
            <w:sz w:val="20"/>
            <w:szCs w:val="20"/>
            <w:highlight w:val="yellow"/>
          </w:rPr>
          <w:t xml:space="preserve">CSI-RS for </w:t>
        </w:r>
      </w:ins>
      <w:ins w:id="145" w:author="Iana Siomina" w:date="2023-09-26T18:58:00Z">
        <w:r w:rsidR="001C5E20">
          <w:rPr>
            <w:sz w:val="20"/>
            <w:szCs w:val="20"/>
            <w:highlight w:val="yellow"/>
          </w:rPr>
          <w:t>BFD</w:t>
        </w:r>
      </w:ins>
      <w:ins w:id="146" w:author="Iana Siomina" w:date="2023-09-26T18:57:00Z">
        <w:r w:rsidRPr="0088267A">
          <w:rPr>
            <w:sz w:val="20"/>
            <w:szCs w:val="20"/>
            <w:highlight w:val="yellow"/>
          </w:rPr>
          <w:t xml:space="preserve"> and the other CSI-RS have the same SCS or have different SCS </w:t>
        </w:r>
        <w:r>
          <w:rPr>
            <w:sz w:val="20"/>
            <w:szCs w:val="20"/>
            <w:highlight w:val="yellow"/>
          </w:rPr>
          <w:t>if</w:t>
        </w:r>
        <w:r w:rsidRPr="0088267A">
          <w:rPr>
            <w:sz w:val="20"/>
            <w:szCs w:val="20"/>
            <w:highlight w:val="yellow"/>
          </w:rPr>
          <w:t xml:space="preserve"> the UE supports [TBD - different numerology capability]</w:t>
        </w:r>
        <w:r>
          <w:rPr>
            <w:sz w:val="20"/>
            <w:szCs w:val="20"/>
            <w:highlight w:val="yellow"/>
          </w:rPr>
          <w:t>.</w:t>
        </w:r>
        <w:r w:rsidRPr="0088267A">
          <w:rPr>
            <w:sz w:val="20"/>
            <w:szCs w:val="20"/>
            <w:highlight w:val="yellow"/>
          </w:rPr>
          <w:t xml:space="preserve"> </w:t>
        </w:r>
      </w:ins>
    </w:p>
    <w:p w14:paraId="35B6C227" w14:textId="77777777" w:rsidR="008F451C" w:rsidRPr="00EE0532" w:rsidRDefault="008F451C" w:rsidP="008F451C">
      <w:pPr>
        <w:spacing w:after="120"/>
        <w:ind w:firstLine="284"/>
        <w:rPr>
          <w:ins w:id="147" w:author="OPPO-Roy" w:date="2023-08-10T18:34:00Z"/>
          <w:color w:val="000000" w:themeColor="text1"/>
          <w:lang w:val="en-US"/>
        </w:rPr>
      </w:pPr>
      <w:ins w:id="148" w:author="Iana Siomina" w:date="2023-08-23T23:25:00Z">
        <w:r>
          <w:rPr>
            <w:color w:val="000000" w:themeColor="text1"/>
            <w:lang w:val="en-US"/>
          </w:rPr>
          <w:t>[</w:t>
        </w:r>
      </w:ins>
      <w:ins w:id="149" w:author="Iana Siomina" w:date="2023-08-24T17:08:00Z">
        <w:r>
          <w:rPr>
            <w:color w:val="000000" w:themeColor="text1"/>
            <w:lang w:val="en-US"/>
          </w:rPr>
          <w:t>-</w:t>
        </w:r>
        <w:r>
          <w:rPr>
            <w:color w:val="000000" w:themeColor="text1"/>
            <w:lang w:val="en-US"/>
          </w:rPr>
          <w:tab/>
        </w:r>
      </w:ins>
      <w:ins w:id="150" w:author="Iana Siomina" w:date="2023-08-24T16:55:00Z">
        <w:r>
          <w:rPr>
            <w:color w:val="000000" w:themeColor="text1"/>
            <w:lang w:val="en-US"/>
          </w:rPr>
          <w:t>conditions FFS].</w:t>
        </w:r>
      </w:ins>
    </w:p>
    <w:p w14:paraId="3369FD6E" w14:textId="66C16C16" w:rsidR="008F451C" w:rsidRDefault="008F451C" w:rsidP="008F451C">
      <w:pPr>
        <w:overflowPunct w:val="0"/>
        <w:autoSpaceDE w:val="0"/>
        <w:autoSpaceDN w:val="0"/>
        <w:adjustRightInd w:val="0"/>
        <w:ind w:left="568" w:hanging="284"/>
        <w:textAlignment w:val="baseline"/>
        <w:rPr>
          <w:rFonts w:eastAsia="Times New Roman"/>
          <w:lang w:eastAsia="en-GB"/>
        </w:rPr>
      </w:pPr>
    </w:p>
    <w:p w14:paraId="2C05831A" w14:textId="568946B5" w:rsidR="008F451C" w:rsidRDefault="0073758D" w:rsidP="0073758D">
      <w:pPr>
        <w:jc w:val="center"/>
        <w:rPr>
          <w:noProof/>
          <w:lang w:eastAsia="zh-CN"/>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F649412" w14:textId="77777777" w:rsidR="008F451C" w:rsidRDefault="008F451C" w:rsidP="008F451C">
      <w:pPr>
        <w:rPr>
          <w:noProof/>
          <w:lang w:eastAsia="zh-CN"/>
        </w:rPr>
      </w:pPr>
    </w:p>
    <w:p w14:paraId="565B9337" w14:textId="77777777" w:rsidR="008F451C" w:rsidRDefault="008F451C" w:rsidP="008F451C">
      <w:pPr>
        <w:pStyle w:val="Heading3"/>
      </w:pPr>
      <w:r>
        <w:t>8.5.5</w:t>
      </w:r>
      <w:r>
        <w:tab/>
        <w:t>Requirements for SSB based candidate beam detection</w:t>
      </w:r>
    </w:p>
    <w:p w14:paraId="122B7EF9" w14:textId="77777777" w:rsidR="008F451C" w:rsidRDefault="008F451C" w:rsidP="008F451C">
      <w:pPr>
        <w:pStyle w:val="Heading4"/>
      </w:pPr>
      <w:r>
        <w:rPr>
          <w:rFonts w:eastAsia="?? ??"/>
        </w:rPr>
        <w:t>8.5.5.1</w:t>
      </w:r>
      <w:r>
        <w:rPr>
          <w:rFonts w:eastAsia="?? ??"/>
        </w:rPr>
        <w:tab/>
      </w:r>
      <w:r>
        <w:t>Introduction</w:t>
      </w:r>
    </w:p>
    <w:p w14:paraId="29B2CFB4" w14:textId="77777777" w:rsidR="008F451C" w:rsidRDefault="008F451C" w:rsidP="008F451C">
      <w:r>
        <w:t xml:space="preserve">The requirements in this clause apply for each SSB resource in the set </w:t>
      </w:r>
      <w:r>
        <w:rPr>
          <w:iCs/>
          <w:noProof/>
          <w:position w:val="-10"/>
          <w:lang w:val="en-US" w:eastAsia="zh-CN"/>
        </w:rPr>
        <w:drawing>
          <wp:inline distT="0" distB="0" distL="0" distR="0" wp14:anchorId="22A84432" wp14:editId="2C4D03C3">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4BD6FD8A" w14:textId="77777777" w:rsidR="008F451C" w:rsidRDefault="008F451C" w:rsidP="008F451C">
      <w:pPr>
        <w:pStyle w:val="Heading4"/>
      </w:pPr>
      <w:r>
        <w:rPr>
          <w:rFonts w:eastAsia="?? ??"/>
        </w:rPr>
        <w:t>8.5.5.2</w:t>
      </w:r>
      <w:r>
        <w:rPr>
          <w:rFonts w:eastAsia="?? ??"/>
        </w:rPr>
        <w:tab/>
      </w:r>
      <w:r>
        <w:t>Minimum requirement</w:t>
      </w:r>
    </w:p>
    <w:p w14:paraId="11C9661C" w14:textId="77777777" w:rsidR="008F451C" w:rsidRDefault="008F451C" w:rsidP="008F451C">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21962243" wp14:editId="17AD36B0">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14:paraId="765F04E1" w14:textId="77777777" w:rsidR="008F451C" w:rsidRDefault="008F451C" w:rsidP="008F451C">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364B1B3C" w14:textId="77777777" w:rsidR="008F451C" w:rsidRDefault="008F451C" w:rsidP="008F451C">
      <w:pPr>
        <w:rPr>
          <w:rFonts w:eastAsia="?? ??"/>
        </w:rPr>
      </w:pPr>
      <w:r>
        <w:rPr>
          <w:rFonts w:eastAsia="?? ??"/>
        </w:rPr>
        <w:t xml:space="preserve">The value of </w:t>
      </w:r>
      <w:r>
        <w:t>T</w:t>
      </w:r>
      <w:r>
        <w:rPr>
          <w:vertAlign w:val="subscript"/>
        </w:rPr>
        <w:t>Evaluate_CBD_SSB</w:t>
      </w:r>
      <w:r>
        <w:rPr>
          <w:rFonts w:eastAsia="?? ??"/>
        </w:rPr>
        <w:t xml:space="preserve"> is defined in Table 8.5.5.2-1 for FR1.</w:t>
      </w:r>
    </w:p>
    <w:p w14:paraId="7A608B0F" w14:textId="77777777" w:rsidR="008F451C" w:rsidRDefault="008F451C" w:rsidP="008F451C">
      <w:pPr>
        <w:rPr>
          <w:ins w:id="151" w:author="Iana Siomina" w:date="2023-08-24T11:32:00Z"/>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w:t>
      </w:r>
      <w:ins w:id="152" w:author="00071046" w:date="2023-08-23T21:27:00Z">
        <w:r>
          <w:rPr>
            <w:rFonts w:eastAsia="?? ??"/>
          </w:rPr>
          <w:t>N</w:t>
        </w:r>
      </w:ins>
      <w:ins w:id="153" w:author="Iana Siomina" w:date="2023-08-24T11:32:00Z">
        <w:r>
          <w:rPr>
            <w:rFonts w:eastAsia="?? ??"/>
          </w:rPr>
          <w:t>, where</w:t>
        </w:r>
      </w:ins>
    </w:p>
    <w:p w14:paraId="64C3BC7A" w14:textId="77777777" w:rsidR="008F451C" w:rsidRDefault="008F451C" w:rsidP="00AB02D7">
      <w:pPr>
        <w:ind w:left="567"/>
        <w:rPr>
          <w:ins w:id="154" w:author="Iana Siomina" w:date="2023-08-24T11:32:00Z"/>
          <w:rFonts w:eastAsia="SimSun"/>
          <w:lang w:val="en-US" w:eastAsia="zh-CN"/>
        </w:rPr>
      </w:pPr>
      <w:ins w:id="155" w:author="Iana Siomina" w:date="2023-08-24T11:32:00Z">
        <w:r>
          <w:rPr>
            <w:rFonts w:eastAsia="?? ??"/>
          </w:rPr>
          <w:t>N</w:t>
        </w:r>
      </w:ins>
      <w:ins w:id="156" w:author="00071046" w:date="2023-08-23T21:27:00Z">
        <w:r>
          <w:rPr>
            <w:rFonts w:eastAsia="?? ??"/>
          </w:rPr>
          <w:t xml:space="preserve"> = [TBD] </w:t>
        </w:r>
      </w:ins>
      <w:ins w:id="157" w:author="Iana Siomina" w:date="2023-08-24T11:33:00Z">
        <w:r>
          <w:rPr>
            <w:rFonts w:eastAsia="?? ??"/>
          </w:rPr>
          <w:t xml:space="preserve">for </w:t>
        </w:r>
      </w:ins>
      <w:ins w:id="158" w:author="Iana Siomina" w:date="2023-08-24T11:37:00Z">
        <w:r>
          <w:rPr>
            <w:rFonts w:eastAsia="?? ??"/>
          </w:rPr>
          <w:t>PCell in F</w:t>
        </w:r>
      </w:ins>
      <w:ins w:id="159" w:author="Iana Siomina" w:date="2023-08-24T11:33:00Z">
        <w:r>
          <w:rPr>
            <w:rFonts w:eastAsia="?? ??"/>
          </w:rPr>
          <w:t>R</w:t>
        </w:r>
      </w:ins>
      <w:ins w:id="160" w:author="Iana Siomina" w:date="2023-08-24T11:37:00Z">
        <w:r>
          <w:rPr>
            <w:rFonts w:eastAsia="?? ??"/>
          </w:rPr>
          <w:t>2</w:t>
        </w:r>
      </w:ins>
      <w:ins w:id="161" w:author="Iana Siomina" w:date="2023-08-24T11:33:00Z">
        <w:r>
          <w:rPr>
            <w:rFonts w:eastAsia="?? ??"/>
          </w:rPr>
          <w:t xml:space="preserve">-1 </w:t>
        </w:r>
      </w:ins>
      <w:ins w:id="162" w:author="00071046" w:date="2023-08-23T21:27:00Z">
        <w:r>
          <w:rPr>
            <w:rFonts w:eastAsia="?? ??"/>
          </w:rPr>
          <w:t xml:space="preserve">if the UE supports </w:t>
        </w:r>
      </w:ins>
      <w:ins w:id="163" w:author="Iana Siomina" w:date="2023-08-24T11:33:00Z">
        <w:r>
          <w:rPr>
            <w:rFonts w:eastAsia="?? ??"/>
          </w:rPr>
          <w:t>[</w:t>
        </w:r>
      </w:ins>
      <w:ins w:id="164" w:author="00071046" w:date="2023-08-23T21:27:00Z">
        <w:r>
          <w:rPr>
            <w:rFonts w:eastAsia="?? ??"/>
          </w:rPr>
          <w:t>fast beam sweeping capability</w:t>
        </w:r>
      </w:ins>
      <w:ins w:id="165" w:author="Iana Siomina" w:date="2023-08-24T11:34:00Z">
        <w:r>
          <w:rPr>
            <w:rFonts w:eastAsia="?? ??"/>
          </w:rPr>
          <w:t>]</w:t>
        </w:r>
      </w:ins>
      <w:ins w:id="166" w:author="00071046" w:date="2023-08-23T21:27:00Z">
        <w:r>
          <w:rPr>
            <w:rFonts w:eastAsia="?? ??"/>
          </w:rPr>
          <w:t xml:space="preserve">, </w:t>
        </w:r>
      </w:ins>
    </w:p>
    <w:p w14:paraId="4422823D" w14:textId="77777777" w:rsidR="008F451C" w:rsidRDefault="008F451C" w:rsidP="00AB02D7">
      <w:pPr>
        <w:ind w:left="567"/>
        <w:rPr>
          <w:ins w:id="167" w:author="Iana Siomina" w:date="2023-08-24T11:33:00Z"/>
          <w:rFonts w:eastAsia="?? ??"/>
        </w:rPr>
      </w:pPr>
      <w:r>
        <w:rPr>
          <w:rFonts w:eastAsia="?? ??"/>
        </w:rPr>
        <w:t xml:space="preserve">N=8 for </w:t>
      </w:r>
      <w:ins w:id="168" w:author="Iana Siomina" w:date="2023-08-24T11:35:00Z">
        <w:r>
          <w:rPr>
            <w:rFonts w:eastAsia="?? ??"/>
          </w:rPr>
          <w:t xml:space="preserve">other cases in </w:t>
        </w:r>
      </w:ins>
      <w:r>
        <w:rPr>
          <w:rFonts w:eastAsia="?? ??"/>
        </w:rPr>
        <w:t>FR2-1</w:t>
      </w:r>
      <w:ins w:id="169" w:author="Iana Siomina" w:date="2023-08-24T11:33:00Z">
        <w:r>
          <w:rPr>
            <w:rFonts w:eastAsia="?? ??"/>
          </w:rPr>
          <w:t>,</w:t>
        </w:r>
      </w:ins>
      <w:r>
        <w:rPr>
          <w:rFonts w:eastAsia="?? ??"/>
        </w:rPr>
        <w:t xml:space="preserve"> and </w:t>
      </w:r>
    </w:p>
    <w:p w14:paraId="7AEB49E7" w14:textId="77777777" w:rsidR="008F451C" w:rsidRDefault="008F451C" w:rsidP="00AB02D7">
      <w:pPr>
        <w:ind w:left="567"/>
        <w:rPr>
          <w:rFonts w:eastAsia="?? ??"/>
        </w:rPr>
      </w:pPr>
      <w:r>
        <w:rPr>
          <w:rFonts w:eastAsia="?? ??"/>
        </w:rPr>
        <w:t>N=12 for FR2-2.</w:t>
      </w:r>
    </w:p>
    <w:p w14:paraId="2F7F2AC4" w14:textId="77777777" w:rsidR="008F451C" w:rsidRDefault="008F451C" w:rsidP="008F451C">
      <w:pPr>
        <w:pStyle w:val="B10"/>
        <w:rPr>
          <w:rFonts w:eastAsia="SimSun"/>
        </w:rPr>
      </w:pPr>
      <w:r>
        <w:rPr>
          <w:rFonts w:eastAsia="SimSun" w:hint="eastAsia"/>
        </w:rPr>
        <w:t>W</w:t>
      </w:r>
      <w:r>
        <w:rPr>
          <w:rFonts w:eastAsia="SimSun"/>
        </w:rPr>
        <w:t>hen concurrent gaps are configured,</w:t>
      </w:r>
    </w:p>
    <w:p w14:paraId="3C9860D1" w14:textId="77777777" w:rsidR="008F451C" w:rsidRDefault="008F451C" w:rsidP="008F451C">
      <w:pPr>
        <w:pStyle w:val="B10"/>
        <w:rPr>
          <w:rFonts w:eastAsia="SimSun"/>
        </w:rPr>
      </w:pPr>
      <w:r>
        <w:rPr>
          <w:rFonts w:eastAsia="SimSun"/>
        </w:rPr>
        <w:t>-</w:t>
      </w:r>
      <w:r>
        <w:rPr>
          <w:rFonts w:eastAsia="SimSun"/>
        </w:rPr>
        <w:tab/>
        <w:t>P value for a CBD-RS resource to be measured is defined as</w:t>
      </w:r>
    </w:p>
    <w:p w14:paraId="3CC713EF"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FR1</w:t>
      </w:r>
    </w:p>
    <w:p w14:paraId="3C5481C7" w14:textId="77777777" w:rsidR="008F451C" w:rsidRDefault="008F451C" w:rsidP="008F451C">
      <w:pPr>
        <w:pStyle w:val="B20"/>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FR2 with N</w:t>
      </w:r>
      <w:r>
        <w:rPr>
          <w:rFonts w:eastAsia="SimSun"/>
          <w:vertAlign w:val="subscript"/>
        </w:rPr>
        <w:t>available</w:t>
      </w:r>
      <w:r>
        <w:rPr>
          <w:rFonts w:eastAsia="SimSun"/>
        </w:rPr>
        <w:t xml:space="preserve"> = 0</w:t>
      </w:r>
    </w:p>
    <w:p w14:paraId="110393DA"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in FR2 with Navailable &gt; 0</w:t>
      </w:r>
    </w:p>
    <w:p w14:paraId="514BBC87" w14:textId="77777777" w:rsidR="008F451C" w:rsidRDefault="008F451C" w:rsidP="008F451C">
      <w:pPr>
        <w:pStyle w:val="B10"/>
        <w:rPr>
          <w:rFonts w:eastAsia="SimSun"/>
          <w:lang w:eastAsia="zh-CN"/>
        </w:rPr>
      </w:pPr>
      <w:r>
        <w:rPr>
          <w:rFonts w:eastAsia="SimSun"/>
        </w:rPr>
        <w:t>-</w:t>
      </w:r>
      <w:r>
        <w:rPr>
          <w:rFonts w:eastAsia="SimSun"/>
        </w:rPr>
        <w:tab/>
      </w:r>
      <w:r>
        <w:rPr>
          <w:rFonts w:eastAsia="SimSun"/>
          <w:lang w:eastAsia="zh-CN"/>
        </w:rPr>
        <w:t>For a window W of duration max(T</w:t>
      </w:r>
      <w:r>
        <w:rPr>
          <w:rFonts w:eastAsia="SimSun"/>
          <w:vertAlign w:val="subscript"/>
          <w:lang w:eastAsia="zh-CN"/>
        </w:rPr>
        <w:t xml:space="preserve">L1,  </w:t>
      </w:r>
      <w:r>
        <w:rPr>
          <w:rFonts w:eastAsia="SimSun"/>
          <w:lang w:eastAsia="zh-CN"/>
        </w:rPr>
        <w:t xml:space="preserve">MGRP_max), where MGRP max is the maximum MGRP across all configured per-UE measurement gaps and per-FR measurement gaps within the same FR as serving cell, and starting at the beginning of any </w:t>
      </w:r>
      <w:r>
        <w:rPr>
          <w:rFonts w:eastAsia="SimSun"/>
        </w:rPr>
        <w:t>CBD-RS</w:t>
      </w:r>
      <w:r>
        <w:rPr>
          <w:rFonts w:eastAsia="SimSun"/>
          <w:lang w:eastAsia="zh-CN"/>
        </w:rPr>
        <w:t xml:space="preserve"> resource occasion: </w:t>
      </w:r>
    </w:p>
    <w:p w14:paraId="618C78EF"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is the total number of CBD-RS resource occasions within the window, including those overlapped with </w:t>
      </w:r>
      <w:r>
        <w:rPr>
          <w:rFonts w:eastAsia="SimSun"/>
          <w:bCs/>
          <w:lang w:eastAsia="zh-CN"/>
        </w:rPr>
        <w:t>measurement gap</w:t>
      </w:r>
      <w:r>
        <w:rPr>
          <w:rFonts w:eastAsia="SimSun"/>
        </w:rPr>
        <w:t xml:space="preserve"> occasions or SMTC occasions within the window, and</w:t>
      </w:r>
    </w:p>
    <w:p w14:paraId="65084642"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outside_MG</w:t>
      </w:r>
      <w:r>
        <w:rPr>
          <w:rFonts w:eastAsia="SimSun"/>
        </w:rPr>
        <w:t xml:space="preserve"> is the number of CBD-RS resource occasions that are not overlapped with any </w:t>
      </w:r>
      <w:r>
        <w:rPr>
          <w:rFonts w:eastAsia="SimSun"/>
          <w:bCs/>
          <w:lang w:eastAsia="zh-CN"/>
        </w:rPr>
        <w:t>measurement gap</w:t>
      </w:r>
      <w:r>
        <w:rPr>
          <w:rFonts w:eastAsia="SimSun"/>
        </w:rPr>
        <w:t xml:space="preserve"> occasion within the window W</w:t>
      </w:r>
    </w:p>
    <w:p w14:paraId="097C3F3A"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available</w:t>
      </w:r>
      <w:r>
        <w:rPr>
          <w:rFonts w:eastAsia="SimSun"/>
        </w:rPr>
        <w:t xml:space="preserve"> is the number of CBD-RS resource occasions that are not overlapped with any </w:t>
      </w:r>
      <w:r>
        <w:rPr>
          <w:rFonts w:eastAsia="SimSun"/>
          <w:bCs/>
          <w:lang w:eastAsia="zh-CN"/>
        </w:rPr>
        <w:t>measurement gap</w:t>
      </w:r>
      <w:r>
        <w:rPr>
          <w:rFonts w:eastAsia="SimSun"/>
        </w:rPr>
        <w:t xml:space="preserve"> occasion nor any SMTC occasion within the window W</w:t>
      </w:r>
    </w:p>
    <w:p w14:paraId="7E924119" w14:textId="77777777" w:rsidR="008F451C" w:rsidRDefault="008F451C" w:rsidP="008F451C">
      <w:pPr>
        <w:pStyle w:val="B20"/>
        <w:rPr>
          <w:rFonts w:eastAsia="SimSun"/>
        </w:rPr>
      </w:pPr>
      <w:r>
        <w:rPr>
          <w:rFonts w:eastAsia="SimSun"/>
          <w:bCs/>
          <w:lang w:eastAsia="zh-CN"/>
        </w:rPr>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CBD-RS</w:t>
      </w:r>
      <w:r>
        <w:rPr>
          <w:rFonts w:eastAsia="SimSun"/>
          <w:bCs/>
          <w:lang w:eastAsia="zh-CN"/>
        </w:rPr>
        <w:t>.</w:t>
      </w:r>
    </w:p>
    <w:p w14:paraId="4BD862A7" w14:textId="77777777" w:rsidR="008F451C" w:rsidRDefault="008F451C" w:rsidP="008F451C">
      <w:pPr>
        <w:rPr>
          <w:rFonts w:eastAsia="SimSun"/>
        </w:rPr>
      </w:pPr>
      <w:r>
        <w:rPr>
          <w:rFonts w:eastAsia="SimSun"/>
        </w:rPr>
        <w:t>Otherwise, f</w:t>
      </w:r>
      <w:r>
        <w:rPr>
          <w:rFonts w:eastAsia="?? ??"/>
        </w:rPr>
        <w:t xml:space="preserve">or a UE not supporting </w:t>
      </w:r>
      <w:r>
        <w:rPr>
          <w:i/>
          <w:iCs/>
        </w:rPr>
        <w:t>concurrentMeasGap-r17</w:t>
      </w:r>
      <w:r>
        <w:rPr>
          <w:rFonts w:eastAsia="?? ??"/>
        </w:rPr>
        <w:t xml:space="preserve"> or w</w:t>
      </w:r>
      <w:r>
        <w:rPr>
          <w:rFonts w:eastAsia="SimSun"/>
        </w:rPr>
        <w:t xml:space="preserve">hen </w:t>
      </w:r>
      <w:r>
        <w:rPr>
          <w:rFonts w:eastAsia="?? ??"/>
        </w:rPr>
        <w:t>concurrent gaps are not configured,</w:t>
      </w:r>
    </w:p>
    <w:p w14:paraId="474D8333" w14:textId="77777777" w:rsidR="008F451C" w:rsidRDefault="008F451C" w:rsidP="008F451C">
      <w:pPr>
        <w:rPr>
          <w:rFonts w:eastAsia="?? ??"/>
        </w:rPr>
      </w:pPr>
      <w:r>
        <w:rPr>
          <w:rFonts w:eastAsia="?? ??"/>
        </w:rPr>
        <w:t>For FR1,</w:t>
      </w:r>
    </w:p>
    <w:p w14:paraId="03AF0FE7"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14:paraId="6E01B242" w14:textId="77777777" w:rsidR="008F451C" w:rsidRDefault="008F451C" w:rsidP="008F451C">
      <w:pPr>
        <w:pStyle w:val="B10"/>
      </w:pPr>
      <w:r>
        <w:t>-</w:t>
      </w:r>
      <w:r>
        <w:tab/>
        <w:t xml:space="preserve">P = 1 when in the monitored cell there are no </w:t>
      </w:r>
      <w:r>
        <w:rPr>
          <w:rFonts w:hint="eastAsia"/>
          <w:lang w:eastAsia="zh-TW"/>
        </w:rPr>
        <w:t>GAP</w:t>
      </w:r>
      <w:r>
        <w:t>s overlapping with any occasion of the SSB.</w:t>
      </w:r>
    </w:p>
    <w:p w14:paraId="522087A9" w14:textId="77777777" w:rsidR="008F451C" w:rsidRDefault="008F451C" w:rsidP="008F451C">
      <w:pPr>
        <w:rPr>
          <w:rFonts w:eastAsia="?? ??"/>
        </w:rPr>
      </w:pPr>
      <w:r>
        <w:rPr>
          <w:rFonts w:eastAsia="?? ??"/>
        </w:rPr>
        <w:t>For FR2,</w:t>
      </w:r>
    </w:p>
    <w:p w14:paraId="450137A2"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SSB</w:t>
      </w:r>
      <w:r>
        <w:t xml:space="preserve"> &lt; T</w:t>
      </w:r>
      <w:r>
        <w:rPr>
          <w:vertAlign w:val="subscript"/>
        </w:rPr>
        <w:t>SMTCperiod</w:t>
      </w:r>
      <w:r>
        <w:t>).</w:t>
      </w:r>
    </w:p>
    <w:p w14:paraId="5AC02881" w14:textId="77777777" w:rsidR="008F451C" w:rsidRDefault="008F451C" w:rsidP="008F451C">
      <w:pPr>
        <w:pStyle w:val="B10"/>
      </w:pPr>
      <w:r>
        <w:t>-</w:t>
      </w:r>
      <w:r>
        <w:tab/>
        <w:t>P is P</w:t>
      </w:r>
      <w:r>
        <w:rPr>
          <w:vertAlign w:val="subscript"/>
        </w:rPr>
        <w:t>sharing factor</w:t>
      </w:r>
      <w:r>
        <w:t>, when candidate beam detection RS is not overlapped with GAP and candidate beam detection RS is fully overlapped with SMTC period (T</w:t>
      </w:r>
      <w:r>
        <w:rPr>
          <w:vertAlign w:val="subscript"/>
        </w:rPr>
        <w:t>SSB</w:t>
      </w:r>
      <w:r>
        <w:t xml:space="preserve"> = T</w:t>
      </w:r>
      <w:r>
        <w:rPr>
          <w:vertAlign w:val="subscript"/>
        </w:rPr>
        <w:t>SMTCperiod</w:t>
      </w:r>
      <w:r>
        <w:t>).</w:t>
      </w:r>
    </w:p>
    <w:p w14:paraId="18DEB0DC"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w:t>
      </w:r>
    </w:p>
    <w:p w14:paraId="3233B327" w14:textId="77777777" w:rsidR="008F451C" w:rsidRDefault="008F451C" w:rsidP="008F451C">
      <w:pPr>
        <w:pStyle w:val="B20"/>
      </w:pPr>
      <w:r>
        <w:t>-</w:t>
      </w:r>
      <w:r>
        <w:tab/>
        <w:t>T</w:t>
      </w:r>
      <w:r>
        <w:rPr>
          <w:vertAlign w:val="subscript"/>
        </w:rPr>
        <w:t>SMTCperiod</w:t>
      </w:r>
      <w:r>
        <w:t xml:space="preserve"> </w:t>
      </w:r>
      <w:r>
        <w:rPr>
          <w:rFonts w:hint="eastAsia"/>
        </w:rPr>
        <w:t>≠</w:t>
      </w:r>
      <w:r>
        <w:t xml:space="preserve"> xRP or</w:t>
      </w:r>
    </w:p>
    <w:p w14:paraId="046CA0BC" w14:textId="77777777" w:rsidR="008F451C" w:rsidRDefault="008F451C" w:rsidP="008F451C">
      <w:pPr>
        <w:pStyle w:val="B20"/>
      </w:pPr>
      <w:r>
        <w:t>-</w:t>
      </w:r>
      <w:r>
        <w:tab/>
        <w:t>T</w:t>
      </w:r>
      <w:r>
        <w:rPr>
          <w:vertAlign w:val="subscript"/>
        </w:rPr>
        <w:t>SMTCperiod</w:t>
      </w:r>
      <w:r>
        <w:t xml:space="preserve"> = xRP and T</w:t>
      </w:r>
      <w:r>
        <w:rPr>
          <w:vertAlign w:val="subscript"/>
        </w:rPr>
        <w:t>SSB</w:t>
      </w:r>
      <w:r>
        <w:t xml:space="preserve"> &lt; 0.5 </w:t>
      </w:r>
      <w:r>
        <w:rPr>
          <w:lang w:eastAsia="ko-KR"/>
        </w:rPr>
        <w:t xml:space="preserve">× </w:t>
      </w:r>
      <w:r>
        <w:t>T</w:t>
      </w:r>
      <w:r>
        <w:rPr>
          <w:vertAlign w:val="subscript"/>
        </w:rPr>
        <w:t>SMTCperiod</w:t>
      </w:r>
    </w:p>
    <w:p w14:paraId="565EFD4D"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14:paraId="152844DF"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GAP</w:t>
      </w:r>
    </w:p>
    <w:p w14:paraId="44E6E6F1"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 </w:t>
      </w:r>
    </w:p>
    <w:p w14:paraId="693693C6" w14:textId="77777777" w:rsidR="008F451C" w:rsidRDefault="008F451C" w:rsidP="008F451C">
      <w:pPr>
        <w:pStyle w:val="B10"/>
        <w:rPr>
          <w:rFonts w:eastAsia="Malgun Gothic"/>
          <w:lang w:val="en-US"/>
        </w:rPr>
      </w:pPr>
      <w:r>
        <w:t xml:space="preserve">where, </w:t>
      </w:r>
    </w:p>
    <w:p w14:paraId="6DD0062B" w14:textId="77777777" w:rsidR="008F451C" w:rsidRDefault="008F451C" w:rsidP="008F451C">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CBD-RS resource outside gap is</w:t>
      </w:r>
    </w:p>
    <w:p w14:paraId="60898765" w14:textId="77777777" w:rsidR="008F451C" w:rsidRDefault="008F451C" w:rsidP="008F451C">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171C1D90" w14:textId="77777777" w:rsidR="008F451C" w:rsidRDefault="008F451C" w:rsidP="008F451C">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2CA6D80F" w14:textId="77777777" w:rsidR="008F451C" w:rsidRDefault="008F451C" w:rsidP="008F451C">
      <w:pPr>
        <w:pStyle w:val="B10"/>
      </w:pPr>
      <w:r>
        <w:t>-</w:t>
      </w:r>
      <w:r>
        <w:tab/>
        <w:t>P</w:t>
      </w:r>
      <w:r>
        <w:rPr>
          <w:vertAlign w:val="subscript"/>
        </w:rPr>
        <w:t>sharing factor</w:t>
      </w:r>
      <w:r>
        <w:t xml:space="preserve"> = 3, otherwise.</w:t>
      </w:r>
    </w:p>
    <w:p w14:paraId="17BB7A83" w14:textId="77777777" w:rsidR="008F451C" w:rsidRDefault="008F451C" w:rsidP="008F451C">
      <w:pPr>
        <w:pStyle w:val="B10"/>
      </w:pPr>
      <w:r>
        <w:t>-</w:t>
      </w: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 </w:t>
      </w:r>
    </w:p>
    <w:p w14:paraId="0E57BCE0" w14:textId="77777777" w:rsidR="008F451C" w:rsidRDefault="008F451C" w:rsidP="008F451C">
      <w:pPr>
        <w:pStyle w:val="B10"/>
      </w:pPr>
      <w:r>
        <w:t>-</w:t>
      </w:r>
      <w:r>
        <w:tab/>
        <w:t>If the UE is configured with Pre-MG, a CBD-RS resource or an SMTC occasion is only considered to be overlapped by the Pre-MG if the Pre-MG is activated.</w:t>
      </w:r>
    </w:p>
    <w:p w14:paraId="56F58336" w14:textId="77777777" w:rsidR="008F451C" w:rsidRDefault="008F451C" w:rsidP="008F451C">
      <w:pPr>
        <w:ind w:left="568" w:hanging="284"/>
      </w:pPr>
      <w:r>
        <w:t>-</w:t>
      </w:r>
      <w:r>
        <w:tab/>
        <w:t>When a measurement gap is configured</w:t>
      </w:r>
      <w:r>
        <w:rPr>
          <w:rFonts w:eastAsia="SimSun"/>
        </w:rPr>
        <w:t xml:space="preserve"> and the measurement gap is not NCSG</w:t>
      </w:r>
      <w:r>
        <w:t xml:space="preserve">, </w:t>
      </w:r>
    </w:p>
    <w:p w14:paraId="23B7A468" w14:textId="77777777" w:rsidR="008F451C" w:rsidRDefault="008F451C" w:rsidP="008F451C">
      <w:pPr>
        <w:ind w:left="851" w:hanging="284"/>
      </w:pPr>
      <w:r>
        <w:t>-</w:t>
      </w:r>
      <w:r>
        <w:tab/>
        <w:t xml:space="preserve">a CBD-RS resource or an SMTC occasion is considered to be overlapped with the GAP if it overlaps a measurement gap occasion, and </w:t>
      </w:r>
    </w:p>
    <w:p w14:paraId="572AF1F0" w14:textId="77777777" w:rsidR="008F451C" w:rsidRDefault="008F451C" w:rsidP="008F451C">
      <w:pPr>
        <w:ind w:left="851" w:hanging="284"/>
      </w:pPr>
      <w:r>
        <w:rPr>
          <w:lang w:eastAsia="zh-TW"/>
        </w:rPr>
        <w:t>-</w:t>
      </w:r>
      <w:r>
        <w:rPr>
          <w:lang w:eastAsia="zh-TW"/>
        </w:rPr>
        <w:tab/>
        <w:t>xRP = MGRP</w:t>
      </w:r>
    </w:p>
    <w:p w14:paraId="25905AF5" w14:textId="77777777" w:rsidR="008F451C" w:rsidRDefault="008F451C" w:rsidP="008F451C">
      <w:pPr>
        <w:pStyle w:val="B10"/>
      </w:pPr>
      <w:r>
        <w:t>-</w:t>
      </w:r>
      <w:r>
        <w:tab/>
      </w:r>
      <w:r>
        <w:rPr>
          <w:rFonts w:eastAsia="SimSun"/>
        </w:rPr>
        <w:t>Otherwise, w</w:t>
      </w:r>
      <w:r>
        <w:t xml:space="preserve">hen NCSG is </w:t>
      </w:r>
      <w:r>
        <w:rPr>
          <w:rFonts w:eastAsia="SimSun"/>
        </w:rPr>
        <w:t xml:space="preserve">measurement gap </w:t>
      </w:r>
      <w:r>
        <w:t>configured,</w:t>
      </w:r>
    </w:p>
    <w:p w14:paraId="2DFE2985" w14:textId="77777777" w:rsidR="008F451C" w:rsidRDefault="008F451C" w:rsidP="008F451C">
      <w:pPr>
        <w:pStyle w:val="B20"/>
      </w:pPr>
      <w:r>
        <w:t>-</w:t>
      </w:r>
      <w:r>
        <w:tab/>
        <w:t xml:space="preserve">a CBD-RS resource or an SMTC occasion is considered to be overlapped with the GAP if </w:t>
      </w:r>
    </w:p>
    <w:p w14:paraId="0A8B95DB" w14:textId="77777777" w:rsidR="008F451C" w:rsidRDefault="008F451C" w:rsidP="008F451C">
      <w:pPr>
        <w:pStyle w:val="B30"/>
      </w:pPr>
      <w:r>
        <w:t>-</w:t>
      </w:r>
      <w:r>
        <w:tab/>
        <w:t xml:space="preserve">it overlaps the VIL1 or VIL2 of NCSG, or </w:t>
      </w:r>
    </w:p>
    <w:p w14:paraId="2800B16D" w14:textId="77777777" w:rsidR="008F451C" w:rsidRDefault="008F451C" w:rsidP="008F451C">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DA36549" w14:textId="77777777" w:rsidR="008F451C" w:rsidRDefault="008F451C" w:rsidP="008F451C">
      <w:pPr>
        <w:pStyle w:val="B20"/>
      </w:pPr>
      <w:r>
        <w:t>-</w:t>
      </w:r>
      <w:r>
        <w:tab/>
        <w:t>and</w:t>
      </w:r>
    </w:p>
    <w:p w14:paraId="40716E52" w14:textId="77777777" w:rsidR="008F451C" w:rsidRDefault="008F451C" w:rsidP="008F451C">
      <w:pPr>
        <w:pStyle w:val="B30"/>
      </w:pPr>
      <w:r>
        <w:t>-</w:t>
      </w:r>
      <w:r>
        <w:tab/>
        <w:t>xRP = VIRP</w:t>
      </w:r>
    </w:p>
    <w:p w14:paraId="5AA22098" w14:textId="77777777" w:rsidR="008F451C" w:rsidRDefault="008F451C" w:rsidP="008F451C">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18C95B23" w14:textId="77777777" w:rsidR="008F451C" w:rsidRDefault="008F451C" w:rsidP="008F451C">
      <w:r>
        <w:t>Longer evaluation period would be expected if the combination of the CBD-RS resource, SMTC occasion and GAP configurations does not meet pervious conditions.</w:t>
      </w:r>
    </w:p>
    <w:p w14:paraId="7FBA011D" w14:textId="77777777" w:rsidR="008F451C" w:rsidRDefault="008F451C" w:rsidP="008F451C">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1DC9A69B" w14:textId="77777777" w:rsidR="008F451C" w:rsidRDefault="008F451C" w:rsidP="008F451C">
      <w:r>
        <w:t>For either an FR1 or FR2 serving cell, longer CBD evaluation period would be expected during the period T</w:t>
      </w:r>
      <w:r>
        <w:rPr>
          <w:vertAlign w:val="subscript"/>
        </w:rPr>
        <w:t>identify_CGI,E-UTRAN</w:t>
      </w:r>
      <w:r>
        <w:t xml:space="preserve"> when the UE is requested to decode an LTE CGI.</w:t>
      </w:r>
    </w:p>
    <w:p w14:paraId="5C093F88" w14:textId="77777777" w:rsidR="008F451C" w:rsidRDefault="008F451C" w:rsidP="008F451C">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14:paraId="69D71939" w14:textId="77777777" w:rsidR="008F451C" w:rsidRDefault="008F451C" w:rsidP="008F451C">
      <w:pPr>
        <w:pStyle w:val="B10"/>
      </w:pPr>
      <w:r>
        <w:tab/>
        <w:t xml:space="preserve">For each SSB resource in the set </w:t>
      </w:r>
      <w:r>
        <w:rPr>
          <w:iCs/>
          <w:noProof/>
          <w:position w:val="-10"/>
          <w:lang w:val="en-US" w:eastAsia="zh-CN"/>
        </w:rPr>
        <w:drawing>
          <wp:inline distT="0" distB="0" distL="0" distR="0" wp14:anchorId="6B17C950" wp14:editId="0A92F7EE">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14:paraId="7BEF9138" w14:textId="77777777" w:rsidR="008F451C" w:rsidRDefault="008F451C" w:rsidP="008F451C">
      <w:pPr>
        <w:pStyle w:val="B20"/>
      </w:pPr>
      <w:r>
        <w:t>-</w:t>
      </w:r>
      <w:r>
        <w:tab/>
      </w:r>
      <w:r>
        <w:rPr>
          <w:rFonts w:eastAsia="?? ??"/>
        </w:rPr>
        <w:t>P</w:t>
      </w:r>
      <w:r>
        <w:rPr>
          <w:rFonts w:eastAsia="?? ??"/>
          <w:vertAlign w:val="subscript"/>
        </w:rPr>
        <w:t>CBD</w:t>
      </w:r>
      <w:r>
        <w:t xml:space="preserve"> = 1.</w:t>
      </w:r>
    </w:p>
    <w:p w14:paraId="30A318AA" w14:textId="77777777" w:rsidR="008F451C" w:rsidRDefault="008F451C" w:rsidP="008F451C">
      <w:pPr>
        <w:pStyle w:val="B10"/>
      </w:pPr>
      <w:r>
        <w:tab/>
        <w:t xml:space="preserve">For each SSB resource in the set </w:t>
      </w:r>
      <w:r>
        <w:rPr>
          <w:iCs/>
          <w:noProof/>
          <w:position w:val="-10"/>
          <w:lang w:val="en-US" w:eastAsia="zh-CN"/>
        </w:rPr>
        <w:drawing>
          <wp:inline distT="0" distB="0" distL="0" distR="0" wp14:anchorId="433E0E4C" wp14:editId="3EB75339">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w:t>
      </w:r>
    </w:p>
    <w:p w14:paraId="7BF60D64" w14:textId="77777777" w:rsidR="008F451C" w:rsidRDefault="008F451C" w:rsidP="008F451C">
      <w:pPr>
        <w:pStyle w:val="B20"/>
      </w:pPr>
      <w:r>
        <w:t>-</w:t>
      </w:r>
      <w:r>
        <w:tab/>
      </w:r>
      <w:r>
        <w:rPr>
          <w:rFonts w:eastAsia="?? ??"/>
        </w:rPr>
        <w:t>P</w:t>
      </w:r>
      <w:r>
        <w:rPr>
          <w:rFonts w:eastAsia="?? ??"/>
          <w:vertAlign w:val="subscript"/>
        </w:rPr>
        <w:t>CBD</w:t>
      </w:r>
      <w:r>
        <w:t xml:space="preserve"> = 2 if UE is configured for candidate beam detection on SCell, 1 otherwise.</w:t>
      </w:r>
    </w:p>
    <w:p w14:paraId="296CBB27" w14:textId="77777777" w:rsidR="008F451C" w:rsidRDefault="008F451C" w:rsidP="008F451C">
      <w:pPr>
        <w:pStyle w:val="B10"/>
      </w:pPr>
      <w:r>
        <w:tab/>
        <w:t xml:space="preserve">For each SSB resource in the set </w:t>
      </w:r>
      <w:r>
        <w:rPr>
          <w:iCs/>
          <w:noProof/>
          <w:position w:val="-10"/>
          <w:lang w:val="en-US" w:eastAsia="zh-CN"/>
        </w:rPr>
        <w:drawing>
          <wp:inline distT="0" distB="0" distL="0" distR="0" wp14:anchorId="1A0094D7" wp14:editId="235ABB7F">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14:paraId="4B548A87" w14:textId="77777777" w:rsidR="008F451C" w:rsidRDefault="008F451C" w:rsidP="008F451C">
      <w:pPr>
        <w:pStyle w:val="B20"/>
      </w:pPr>
      <w:r>
        <w:t>-</w:t>
      </w:r>
      <w:r>
        <w:tab/>
        <w:t>P</w:t>
      </w:r>
      <w:r>
        <w:rPr>
          <w:vertAlign w:val="subscript"/>
        </w:rPr>
        <w:t>CBD</w:t>
      </w:r>
      <w:r>
        <w:t xml:space="preserve"> = Z in EN-DC or NE-DC or SA.</w:t>
      </w:r>
    </w:p>
    <w:p w14:paraId="05534233" w14:textId="77777777" w:rsidR="008F451C" w:rsidRDefault="008F451C" w:rsidP="008F451C">
      <w:pPr>
        <w:pStyle w:val="B20"/>
      </w:pPr>
      <w:r>
        <w:t>-</w:t>
      </w:r>
      <w:r>
        <w:tab/>
        <w:t>P</w:t>
      </w:r>
      <w:r>
        <w:rPr>
          <w:vertAlign w:val="subscript"/>
        </w:rPr>
        <w:t>CBD</w:t>
      </w:r>
      <w:r>
        <w:t xml:space="preserve"> = 2* Z in NR-DC.</w:t>
      </w:r>
    </w:p>
    <w:p w14:paraId="661F5A3E" w14:textId="77777777" w:rsidR="008F451C" w:rsidRDefault="008F451C" w:rsidP="008F451C">
      <w:pPr>
        <w:pStyle w:val="B30"/>
      </w:pPr>
      <w:r>
        <w:t>-</w:t>
      </w:r>
      <w:r>
        <w:tab/>
        <w:t xml:space="preserve">Where Z is the number of band(s) on which UE is performing </w:t>
      </w:r>
      <w:r>
        <w:rPr>
          <w:rFonts w:cs="v5.0.0"/>
        </w:rPr>
        <w:t>beam failure detection</w:t>
      </w:r>
      <w:r>
        <w:t xml:space="preserve"> only for SCell</w:t>
      </w:r>
    </w:p>
    <w:p w14:paraId="5BD5F3CF" w14:textId="77777777" w:rsidR="008F451C" w:rsidRDefault="008F451C" w:rsidP="008F451C">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14:paraId="39F72CA2" w14:textId="77777777" w:rsidR="008F451C" w:rsidRDefault="008F451C" w:rsidP="008F451C"/>
    <w:p w14:paraId="5A7813EC" w14:textId="77777777" w:rsidR="008F451C" w:rsidRDefault="008F451C" w:rsidP="008F451C">
      <w:pPr>
        <w:pStyle w:val="TH"/>
      </w:pPr>
      <w:r>
        <w:t>Table 8.5.5.2-1: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60F26B55" w14:textId="77777777" w:rsidTr="008A0941">
        <w:trPr>
          <w:jc w:val="center"/>
        </w:trPr>
        <w:tc>
          <w:tcPr>
            <w:tcW w:w="2035" w:type="dxa"/>
            <w:shd w:val="clear" w:color="auto" w:fill="auto"/>
          </w:tcPr>
          <w:p w14:paraId="4BA1331A"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02325BA5" w14:textId="77777777" w:rsidR="008F451C" w:rsidRDefault="008F451C" w:rsidP="008A0941">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rsidR="008F451C" w:rsidRPr="0012255F" w14:paraId="4FC94BC1" w14:textId="77777777" w:rsidTr="008A0941">
        <w:trPr>
          <w:jc w:val="center"/>
        </w:trPr>
        <w:tc>
          <w:tcPr>
            <w:tcW w:w="2035" w:type="dxa"/>
            <w:shd w:val="clear" w:color="auto" w:fill="auto"/>
          </w:tcPr>
          <w:p w14:paraId="4F0C8408" w14:textId="77777777" w:rsidR="008F451C" w:rsidRDefault="008F451C" w:rsidP="008A0941">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2E3203D2" w14:textId="77777777" w:rsidR="008F451C" w:rsidRDefault="008F451C" w:rsidP="008A0941">
            <w:pPr>
              <w:pStyle w:val="TAC"/>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8F451C" w14:paraId="649641D5" w14:textId="77777777" w:rsidTr="008A0941">
        <w:trPr>
          <w:jc w:val="center"/>
        </w:trPr>
        <w:tc>
          <w:tcPr>
            <w:tcW w:w="2035" w:type="dxa"/>
            <w:shd w:val="clear" w:color="auto" w:fill="auto"/>
          </w:tcPr>
          <w:p w14:paraId="786C1B5A" w14:textId="77777777" w:rsidR="008F451C" w:rsidRDefault="008F451C" w:rsidP="008A0941">
            <w:pPr>
              <w:pStyle w:val="TAC"/>
            </w:pPr>
            <w:r>
              <w:t>DRX cycle &gt; 320ms</w:t>
            </w:r>
          </w:p>
        </w:tc>
        <w:tc>
          <w:tcPr>
            <w:tcW w:w="4582" w:type="dxa"/>
            <w:shd w:val="clear" w:color="auto" w:fill="auto"/>
          </w:tcPr>
          <w:p w14:paraId="66624FA4" w14:textId="77777777" w:rsidR="008F451C" w:rsidRDefault="008F451C" w:rsidP="008A0941">
            <w:pPr>
              <w:pStyle w:val="TAC"/>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rsidR="008F451C" w14:paraId="0B247B20" w14:textId="77777777" w:rsidTr="008A0941">
        <w:trPr>
          <w:jc w:val="center"/>
        </w:trPr>
        <w:tc>
          <w:tcPr>
            <w:tcW w:w="6617" w:type="dxa"/>
            <w:gridSpan w:val="2"/>
            <w:shd w:val="clear" w:color="auto" w:fill="auto"/>
          </w:tcPr>
          <w:p w14:paraId="736880DC" w14:textId="77777777" w:rsidR="008F451C" w:rsidRDefault="008F451C" w:rsidP="008A0941">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6AD7C43C" wp14:editId="72902E7A">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11943034" w14:textId="77777777" w:rsidR="008F451C" w:rsidRDefault="008F451C" w:rsidP="008F451C">
      <w:pPr>
        <w:rPr>
          <w:rFonts w:eastAsia="?? ??"/>
        </w:rPr>
      </w:pPr>
    </w:p>
    <w:p w14:paraId="7D09E97E" w14:textId="77777777" w:rsidR="008F451C" w:rsidRDefault="008F451C" w:rsidP="008F451C">
      <w:pPr>
        <w:pStyle w:val="TH"/>
      </w:pPr>
      <w:r>
        <w:t>Table 8.5.5.2-2: Evaluation period T</w:t>
      </w:r>
      <w:r>
        <w:rPr>
          <w:vertAlign w:val="subscript"/>
        </w:rPr>
        <w:t>Evaluate_CBD_SSB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12B4D622" w14:textId="77777777" w:rsidTr="008A0941">
        <w:trPr>
          <w:jc w:val="center"/>
        </w:trPr>
        <w:tc>
          <w:tcPr>
            <w:tcW w:w="2035" w:type="dxa"/>
            <w:shd w:val="clear" w:color="auto" w:fill="auto"/>
          </w:tcPr>
          <w:p w14:paraId="004F863B"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05DD37DD" w14:textId="77777777" w:rsidR="008F451C" w:rsidRDefault="008F451C" w:rsidP="008A0941">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rsidR="008F451C" w:rsidRPr="0012255F" w14:paraId="18CBC5F5" w14:textId="77777777" w:rsidTr="008A0941">
        <w:trPr>
          <w:jc w:val="center"/>
        </w:trPr>
        <w:tc>
          <w:tcPr>
            <w:tcW w:w="2035" w:type="dxa"/>
            <w:shd w:val="clear" w:color="auto" w:fill="auto"/>
          </w:tcPr>
          <w:p w14:paraId="3E8784B8" w14:textId="77777777" w:rsidR="008F451C" w:rsidRDefault="008F451C" w:rsidP="008A0941">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6FFB5A80" w14:textId="77777777" w:rsidR="008F451C" w:rsidRDefault="008F451C" w:rsidP="008A0941">
            <w:pPr>
              <w:pStyle w:val="TAC"/>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8F451C" w14:paraId="01323A83" w14:textId="77777777" w:rsidTr="008A0941">
        <w:trPr>
          <w:jc w:val="center"/>
        </w:trPr>
        <w:tc>
          <w:tcPr>
            <w:tcW w:w="2035" w:type="dxa"/>
            <w:shd w:val="clear" w:color="auto" w:fill="auto"/>
          </w:tcPr>
          <w:p w14:paraId="5C75F961" w14:textId="77777777" w:rsidR="008F451C" w:rsidRDefault="008F451C" w:rsidP="008A0941">
            <w:pPr>
              <w:pStyle w:val="TAC"/>
            </w:pPr>
            <w:r>
              <w:t>DRX cycle &gt; 320ms</w:t>
            </w:r>
          </w:p>
        </w:tc>
        <w:tc>
          <w:tcPr>
            <w:tcW w:w="4582" w:type="dxa"/>
            <w:shd w:val="clear" w:color="auto" w:fill="auto"/>
          </w:tcPr>
          <w:p w14:paraId="34ECF2FA" w14:textId="77777777" w:rsidR="008F451C" w:rsidRDefault="008F451C" w:rsidP="008A0941">
            <w:pPr>
              <w:pStyle w:val="TAC"/>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rsidR="008F451C" w14:paraId="101D8CCA" w14:textId="77777777" w:rsidTr="008A0941">
        <w:trPr>
          <w:jc w:val="center"/>
        </w:trPr>
        <w:tc>
          <w:tcPr>
            <w:tcW w:w="6617" w:type="dxa"/>
            <w:gridSpan w:val="2"/>
            <w:shd w:val="clear" w:color="auto" w:fill="auto"/>
          </w:tcPr>
          <w:p w14:paraId="7EFB7752" w14:textId="77777777" w:rsidR="008F451C" w:rsidRDefault="008F451C" w:rsidP="008A0941">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2053E1C1" wp14:editId="4D085E16">
                  <wp:extent cx="133350" cy="200025"/>
                  <wp:effectExtent l="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58AED41C" w14:textId="77777777" w:rsidR="008F451C" w:rsidRDefault="008F451C" w:rsidP="008F451C"/>
    <w:p w14:paraId="59339827" w14:textId="77777777" w:rsidR="0073758D" w:rsidRDefault="0073758D" w:rsidP="0073758D">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60C0EE3" w14:textId="77777777" w:rsidR="008F451C" w:rsidRDefault="008F451C" w:rsidP="008F451C">
      <w:pPr>
        <w:pStyle w:val="Heading3"/>
        <w:rPr>
          <w:lang w:eastAsia="ko-KR"/>
        </w:rPr>
      </w:pPr>
      <w:r>
        <w:t>8.5.6</w:t>
      </w:r>
      <w:r>
        <w:tab/>
        <w:t>Requirements for CSI-RS based candidate beam detection</w:t>
      </w:r>
    </w:p>
    <w:p w14:paraId="57A3F6B3" w14:textId="77777777" w:rsidR="008F451C" w:rsidRDefault="008F451C" w:rsidP="008F451C">
      <w:pPr>
        <w:pStyle w:val="Heading4"/>
      </w:pPr>
      <w:r>
        <w:rPr>
          <w:rFonts w:eastAsia="?? ??"/>
        </w:rPr>
        <w:t>8.5.6.1</w:t>
      </w:r>
      <w:r>
        <w:rPr>
          <w:rFonts w:eastAsia="?? ??"/>
        </w:rPr>
        <w:tab/>
      </w:r>
      <w:r>
        <w:t>Introduction</w:t>
      </w:r>
    </w:p>
    <w:p w14:paraId="483C21DF" w14:textId="77777777" w:rsidR="008F451C" w:rsidRDefault="008F451C" w:rsidP="008F451C">
      <w:r>
        <w:t xml:space="preserve">The requirements in this clause apply for each CSI-RS resource in the set </w:t>
      </w:r>
      <w:r>
        <w:rPr>
          <w:iCs/>
          <w:noProof/>
          <w:position w:val="-10"/>
          <w:lang w:val="en-US" w:eastAsia="zh-CN"/>
        </w:rPr>
        <w:drawing>
          <wp:inline distT="0" distB="0" distL="0" distR="0" wp14:anchorId="550E5BF1" wp14:editId="22EA003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45EC309E" w14:textId="77777777" w:rsidR="008F451C" w:rsidRDefault="008F451C" w:rsidP="008F451C">
      <w:pPr>
        <w:pStyle w:val="Heading4"/>
      </w:pPr>
      <w:r>
        <w:rPr>
          <w:rFonts w:eastAsia="?? ??"/>
        </w:rPr>
        <w:t>8.5.6.2</w:t>
      </w:r>
      <w:r>
        <w:rPr>
          <w:rFonts w:eastAsia="?? ??"/>
        </w:rPr>
        <w:tab/>
      </w:r>
      <w:r>
        <w:t>Minimum requirement</w:t>
      </w:r>
    </w:p>
    <w:p w14:paraId="1111F79E" w14:textId="77777777" w:rsidR="008F451C" w:rsidRDefault="008F451C" w:rsidP="008F451C">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618469C" wp14:editId="6C597A5A">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14:paraId="7955102F" w14:textId="77777777" w:rsidR="008F451C" w:rsidRDefault="008F451C" w:rsidP="008F451C">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4F5AC639" w14:textId="77777777" w:rsidR="008F451C" w:rsidRDefault="008F451C" w:rsidP="008F451C">
      <w:pPr>
        <w:rPr>
          <w:rFonts w:eastAsia="?? ??"/>
        </w:rPr>
      </w:pPr>
      <w:r>
        <w:rPr>
          <w:rFonts w:eastAsia="?? ??"/>
        </w:rPr>
        <w:t xml:space="preserve">The value of </w:t>
      </w:r>
      <w:r>
        <w:t>T</w:t>
      </w:r>
      <w:r>
        <w:rPr>
          <w:vertAlign w:val="subscript"/>
        </w:rPr>
        <w:t>Evaluate_CBD_CSI-RS</w:t>
      </w:r>
      <w:r>
        <w:rPr>
          <w:rFonts w:eastAsia="?? ??"/>
        </w:rPr>
        <w:t xml:space="preserve"> is defined in Table 8.5.6.2-1 for FR1.</w:t>
      </w:r>
    </w:p>
    <w:p w14:paraId="687348F4" w14:textId="77777777" w:rsidR="008F451C" w:rsidRDefault="008F451C" w:rsidP="008F451C">
      <w:pPr>
        <w:rPr>
          <w:ins w:id="170" w:author="Iana Siomina" w:date="2023-08-24T11:36:00Z"/>
          <w:rFonts w:eastAsia="?? ??"/>
        </w:rPr>
      </w:pPr>
      <w:r>
        <w:rPr>
          <w:rFonts w:eastAsia="?? ??"/>
        </w:rPr>
        <w:t xml:space="preserve">The value of </w:t>
      </w:r>
      <w:r>
        <w:t>T</w:t>
      </w:r>
      <w:r>
        <w:rPr>
          <w:vertAlign w:val="subscript"/>
        </w:rPr>
        <w:t>Evaluate_CBD_CSI-RS</w:t>
      </w:r>
      <w:r>
        <w:rPr>
          <w:rFonts w:eastAsia="?? ??"/>
        </w:rPr>
        <w:t xml:space="preserve"> is defined in Table 8.5.6.2-2 for FR2 with scaling factor </w:t>
      </w:r>
      <w:ins w:id="171" w:author="00071046" w:date="2023-08-23T21:33:00Z">
        <w:r>
          <w:rPr>
            <w:rFonts w:eastAsia="?? ??"/>
          </w:rPr>
          <w:t>N</w:t>
        </w:r>
      </w:ins>
      <w:ins w:id="172" w:author="Iana Siomina" w:date="2023-08-24T11:36:00Z">
        <w:r>
          <w:rPr>
            <w:rFonts w:eastAsia="?? ??"/>
          </w:rPr>
          <w:t>, where</w:t>
        </w:r>
      </w:ins>
    </w:p>
    <w:p w14:paraId="29C2A716" w14:textId="77777777" w:rsidR="008F451C" w:rsidRDefault="008F451C" w:rsidP="008F451C">
      <w:pPr>
        <w:ind w:left="567"/>
        <w:rPr>
          <w:ins w:id="173" w:author="Iana Siomina" w:date="2023-08-24T11:37:00Z"/>
          <w:rFonts w:eastAsia="SimSun"/>
          <w:lang w:val="en-US" w:eastAsia="zh-CN"/>
        </w:rPr>
      </w:pPr>
      <w:ins w:id="174" w:author="Iana Siomina" w:date="2023-08-24T11:36:00Z">
        <w:r>
          <w:rPr>
            <w:rFonts w:eastAsia="?? ??"/>
          </w:rPr>
          <w:t>N</w:t>
        </w:r>
      </w:ins>
      <w:ins w:id="175" w:author="00071046" w:date="2023-08-23T21:33:00Z">
        <w:r>
          <w:rPr>
            <w:rFonts w:eastAsia="?? ??"/>
          </w:rPr>
          <w:t xml:space="preserve"> = [TBD] </w:t>
        </w:r>
      </w:ins>
      <w:ins w:id="176" w:author="Iana Siomina" w:date="2023-08-24T11:37:00Z">
        <w:r>
          <w:rPr>
            <w:rFonts w:eastAsia="?? ??"/>
          </w:rPr>
          <w:t xml:space="preserve">for PCell in FR2-1 </w:t>
        </w:r>
      </w:ins>
      <w:ins w:id="177" w:author="00071046" w:date="2023-08-23T21:33:00Z">
        <w:r>
          <w:rPr>
            <w:rFonts w:eastAsia="?? ??"/>
          </w:rPr>
          <w:t xml:space="preserve">if the UE supports </w:t>
        </w:r>
      </w:ins>
      <w:ins w:id="178" w:author="Iana Siomina" w:date="2023-08-24T11:36:00Z">
        <w:r>
          <w:rPr>
            <w:rFonts w:eastAsia="?? ??"/>
          </w:rPr>
          <w:t>[</w:t>
        </w:r>
      </w:ins>
      <w:ins w:id="179" w:author="00071046" w:date="2023-08-23T21:33:00Z">
        <w:r>
          <w:rPr>
            <w:rFonts w:eastAsia="?? ??"/>
          </w:rPr>
          <w:t>fast beam sweeping capability</w:t>
        </w:r>
      </w:ins>
      <w:ins w:id="180" w:author="Iana Siomina" w:date="2023-08-24T11:37:00Z">
        <w:r>
          <w:rPr>
            <w:rFonts w:eastAsia="?? ??"/>
          </w:rPr>
          <w:t>]</w:t>
        </w:r>
      </w:ins>
      <w:ins w:id="181" w:author="00071046" w:date="2023-08-23T21:33:00Z">
        <w:r>
          <w:rPr>
            <w:rFonts w:eastAsia="?? ??"/>
          </w:rPr>
          <w:t xml:space="preserve">, </w:t>
        </w:r>
      </w:ins>
    </w:p>
    <w:p w14:paraId="2B90C6CB" w14:textId="77777777" w:rsidR="008F451C" w:rsidRDefault="008F451C" w:rsidP="008F451C">
      <w:pPr>
        <w:ind w:left="567"/>
        <w:rPr>
          <w:ins w:id="182" w:author="Iana Siomina" w:date="2023-08-24T11:38:00Z"/>
          <w:rFonts w:eastAsia="?? ??"/>
        </w:rPr>
      </w:pPr>
      <w:r>
        <w:rPr>
          <w:rFonts w:eastAsia="?? ??"/>
        </w:rPr>
        <w:t xml:space="preserve">N=8 for </w:t>
      </w:r>
      <w:ins w:id="183" w:author="Iana Siomina" w:date="2023-08-24T11:38:00Z">
        <w:r>
          <w:rPr>
            <w:rFonts w:eastAsia="?? ??"/>
          </w:rPr>
          <w:t xml:space="preserve">other cases in </w:t>
        </w:r>
      </w:ins>
      <w:r>
        <w:rPr>
          <w:rFonts w:eastAsia="?? ??"/>
        </w:rPr>
        <w:t>FR2-1</w:t>
      </w:r>
      <w:ins w:id="184" w:author="Iana Siomina" w:date="2023-08-24T11:38:00Z">
        <w:r>
          <w:rPr>
            <w:rFonts w:eastAsia="?? ??"/>
          </w:rPr>
          <w:t>,</w:t>
        </w:r>
      </w:ins>
      <w:r>
        <w:rPr>
          <w:rFonts w:eastAsia="?? ??"/>
        </w:rPr>
        <w:t xml:space="preserve"> and </w:t>
      </w:r>
    </w:p>
    <w:p w14:paraId="6C271E61" w14:textId="77777777" w:rsidR="008F451C" w:rsidRDefault="008F451C" w:rsidP="00AB02D7">
      <w:pPr>
        <w:ind w:left="567"/>
        <w:rPr>
          <w:rFonts w:eastAsia="?? ??"/>
        </w:rPr>
      </w:pPr>
      <w:r>
        <w:rPr>
          <w:rFonts w:eastAsia="?? ??"/>
        </w:rPr>
        <w:t>N=12 for FR2-2.</w:t>
      </w:r>
    </w:p>
    <w:p w14:paraId="33C557C4" w14:textId="77777777" w:rsidR="008F451C" w:rsidRDefault="008F451C" w:rsidP="008F451C">
      <w:pPr>
        <w:pStyle w:val="B10"/>
        <w:rPr>
          <w:rFonts w:eastAsia="SimSun"/>
        </w:rPr>
      </w:pPr>
      <w:r>
        <w:rPr>
          <w:rFonts w:eastAsia="SimSun" w:hint="eastAsia"/>
        </w:rPr>
        <w:t>W</w:t>
      </w:r>
      <w:r>
        <w:rPr>
          <w:rFonts w:eastAsia="SimSun"/>
        </w:rPr>
        <w:t>hen concurrent gaps are configured,</w:t>
      </w:r>
    </w:p>
    <w:p w14:paraId="34C4BCAA" w14:textId="77777777" w:rsidR="008F451C" w:rsidRDefault="008F451C" w:rsidP="008F451C">
      <w:pPr>
        <w:pStyle w:val="B10"/>
        <w:rPr>
          <w:rFonts w:eastAsia="SimSun"/>
        </w:rPr>
      </w:pPr>
      <w:r>
        <w:rPr>
          <w:rFonts w:eastAsia="SimSun"/>
        </w:rPr>
        <w:t>-</w:t>
      </w:r>
      <w:r>
        <w:rPr>
          <w:rFonts w:eastAsia="SimSun"/>
        </w:rPr>
        <w:tab/>
        <w:t>P value for a CBD-RS resource to be measured is defined as</w:t>
      </w:r>
    </w:p>
    <w:p w14:paraId="7A86A404"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FR1</w:t>
      </w:r>
    </w:p>
    <w:p w14:paraId="1A4F1AA0" w14:textId="77777777" w:rsidR="008F451C" w:rsidRDefault="008F451C" w:rsidP="008F451C">
      <w:pPr>
        <w:pStyle w:val="B20"/>
        <w:rPr>
          <w:rFonts w:eastAsia="SimSun"/>
        </w:rPr>
      </w:pPr>
      <w:r>
        <w:rPr>
          <w:rFonts w:eastAsia="SimSun"/>
        </w:rPr>
        <w:t>-</w:t>
      </w:r>
      <w:r>
        <w:rPr>
          <w:rFonts w:eastAsia="SimSun"/>
        </w:rPr>
        <w:tab/>
        <w:t>P</w:t>
      </w:r>
      <w:r>
        <w:rPr>
          <w:rFonts w:eastAsia="SimSun"/>
          <w:vertAlign w:val="subscript"/>
        </w:rPr>
        <w:t>sharing factor</w:t>
      </w:r>
      <w:r>
        <w:rPr>
          <w:rFonts w:eastAsia="SimSun"/>
        </w:rPr>
        <w:t xml:space="preserve"> * N</w:t>
      </w:r>
      <w:r>
        <w:rPr>
          <w:rFonts w:eastAsia="SimSun"/>
          <w:vertAlign w:val="subscript"/>
        </w:rPr>
        <w:t>total</w:t>
      </w:r>
      <w:r>
        <w:rPr>
          <w:rFonts w:eastAsia="SimSun"/>
        </w:rPr>
        <w:t xml:space="preserve"> / N</w:t>
      </w:r>
      <w:r>
        <w:rPr>
          <w:rFonts w:eastAsia="SimSun"/>
          <w:vertAlign w:val="subscript"/>
        </w:rPr>
        <w:t>outside_MG</w:t>
      </w:r>
      <w:r>
        <w:rPr>
          <w:rFonts w:eastAsia="SimSun"/>
        </w:rPr>
        <w:t xml:space="preserve"> in FR2 with N</w:t>
      </w:r>
      <w:r>
        <w:rPr>
          <w:rFonts w:eastAsia="SimSun"/>
          <w:vertAlign w:val="subscript"/>
        </w:rPr>
        <w:t>available</w:t>
      </w:r>
      <w:r>
        <w:rPr>
          <w:rFonts w:eastAsia="SimSun"/>
        </w:rPr>
        <w:t xml:space="preserve"> = 0</w:t>
      </w:r>
    </w:p>
    <w:p w14:paraId="67BD38A0"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 N</w:t>
      </w:r>
      <w:r>
        <w:rPr>
          <w:rFonts w:eastAsia="SimSun"/>
          <w:vertAlign w:val="subscript"/>
        </w:rPr>
        <w:t>available</w:t>
      </w:r>
      <w:r>
        <w:rPr>
          <w:rFonts w:eastAsia="SimSun"/>
        </w:rPr>
        <w:t xml:space="preserve"> in FR2 with Navailable &gt; 0</w:t>
      </w:r>
    </w:p>
    <w:p w14:paraId="61323D6C" w14:textId="77777777" w:rsidR="008F451C" w:rsidRDefault="008F451C" w:rsidP="008F451C">
      <w:pPr>
        <w:pStyle w:val="B10"/>
        <w:rPr>
          <w:rFonts w:eastAsia="SimSun"/>
          <w:lang w:eastAsia="zh-CN"/>
        </w:rPr>
      </w:pPr>
      <w:r>
        <w:rPr>
          <w:rFonts w:eastAsia="SimSun"/>
        </w:rPr>
        <w:t>-</w:t>
      </w:r>
      <w:r>
        <w:rPr>
          <w:rFonts w:eastAsia="SimSun"/>
        </w:rPr>
        <w:tab/>
      </w:r>
      <w:r>
        <w:rPr>
          <w:rFonts w:eastAsia="SimSun"/>
          <w:lang w:eastAsia="zh-CN"/>
        </w:rPr>
        <w:t>For a window W of duration max(T</w:t>
      </w:r>
      <w:r>
        <w:rPr>
          <w:rFonts w:eastAsia="SimSun"/>
          <w:vertAlign w:val="subscript"/>
          <w:lang w:eastAsia="zh-CN"/>
        </w:rPr>
        <w:t xml:space="preserve">L1,  </w:t>
      </w:r>
      <w:r>
        <w:rPr>
          <w:rFonts w:eastAsia="SimSun"/>
          <w:lang w:eastAsia="zh-CN"/>
        </w:rPr>
        <w:t xml:space="preserve">MGRP_max), where MGRP max is the maximum MGRP across all configured per-UE measurement gaps and per-FR measurement gaps within the same FR as serving cell, and starting at the beginning of any </w:t>
      </w:r>
      <w:r>
        <w:rPr>
          <w:rFonts w:eastAsia="SimSun"/>
        </w:rPr>
        <w:t>CBD-RS</w:t>
      </w:r>
      <w:r>
        <w:rPr>
          <w:rFonts w:eastAsia="SimSun"/>
          <w:lang w:eastAsia="zh-CN"/>
        </w:rPr>
        <w:t xml:space="preserve"> resource occasion: </w:t>
      </w:r>
    </w:p>
    <w:p w14:paraId="5F6B3645"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total</w:t>
      </w:r>
      <w:r>
        <w:rPr>
          <w:rFonts w:eastAsia="SimSun"/>
        </w:rPr>
        <w:t xml:space="preserve"> is the total number of CBD-RS resource occasions within the window, including those overlapped with </w:t>
      </w:r>
      <w:r>
        <w:rPr>
          <w:rFonts w:eastAsia="SimSun"/>
          <w:bCs/>
          <w:lang w:eastAsia="zh-CN"/>
        </w:rPr>
        <w:t>measurement gap</w:t>
      </w:r>
      <w:r>
        <w:rPr>
          <w:rFonts w:eastAsia="SimSun"/>
        </w:rPr>
        <w:t xml:space="preserve"> occasions or SMTC occasions within the window, and</w:t>
      </w:r>
    </w:p>
    <w:p w14:paraId="2F0DCD55"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outside_MG</w:t>
      </w:r>
      <w:r>
        <w:rPr>
          <w:rFonts w:eastAsia="SimSun"/>
        </w:rPr>
        <w:t xml:space="preserve"> is the number of CBD-RS resource occasions that are not overlapped with any </w:t>
      </w:r>
      <w:r>
        <w:rPr>
          <w:rFonts w:eastAsia="SimSun"/>
          <w:bCs/>
          <w:lang w:eastAsia="zh-CN"/>
        </w:rPr>
        <w:t>measurement gap</w:t>
      </w:r>
      <w:r>
        <w:rPr>
          <w:rFonts w:eastAsia="SimSun"/>
        </w:rPr>
        <w:t xml:space="preserve"> occasion within the window W</w:t>
      </w:r>
    </w:p>
    <w:p w14:paraId="3F8B0EAB" w14:textId="77777777" w:rsidR="008F451C" w:rsidRDefault="008F451C" w:rsidP="008F451C">
      <w:pPr>
        <w:pStyle w:val="B20"/>
        <w:rPr>
          <w:rFonts w:eastAsia="SimSun"/>
        </w:rPr>
      </w:pPr>
      <w:r>
        <w:rPr>
          <w:rFonts w:eastAsia="SimSun"/>
        </w:rPr>
        <w:t>-</w:t>
      </w:r>
      <w:r>
        <w:rPr>
          <w:rFonts w:eastAsia="SimSun"/>
        </w:rPr>
        <w:tab/>
        <w:t>N</w:t>
      </w:r>
      <w:r>
        <w:rPr>
          <w:rFonts w:eastAsia="SimSun"/>
          <w:vertAlign w:val="subscript"/>
        </w:rPr>
        <w:t>available</w:t>
      </w:r>
      <w:r>
        <w:rPr>
          <w:rFonts w:eastAsia="SimSun"/>
        </w:rPr>
        <w:t xml:space="preserve"> is the number of CBD-RS resource occasions that are not overlapped with any </w:t>
      </w:r>
      <w:r>
        <w:rPr>
          <w:rFonts w:eastAsia="SimSun"/>
          <w:bCs/>
          <w:lang w:eastAsia="zh-CN"/>
        </w:rPr>
        <w:t>measurement gap</w:t>
      </w:r>
      <w:r>
        <w:rPr>
          <w:rFonts w:eastAsia="SimSun"/>
        </w:rPr>
        <w:t xml:space="preserve"> occasion nor any SMTC occasion within the window W</w:t>
      </w:r>
    </w:p>
    <w:p w14:paraId="54BE9953" w14:textId="77777777" w:rsidR="008F451C" w:rsidRDefault="008F451C" w:rsidP="008F451C">
      <w:pPr>
        <w:pStyle w:val="B20"/>
        <w:rPr>
          <w:rFonts w:eastAsia="Malgun Gothic"/>
        </w:rPr>
      </w:pPr>
      <w:r>
        <w:rPr>
          <w:rFonts w:eastAsia="SimSun"/>
          <w:bCs/>
          <w:lang w:eastAsia="zh-CN"/>
        </w:rPr>
        <w:t>-</w:t>
      </w:r>
      <w:r>
        <w:rPr>
          <w:rFonts w:eastAsia="SimSun"/>
          <w:bCs/>
          <w:lang w:eastAsia="zh-CN"/>
        </w:rPr>
        <w:tab/>
        <w:t>T</w:t>
      </w:r>
      <w:r>
        <w:rPr>
          <w:rFonts w:eastAsia="SimSun"/>
          <w:bCs/>
          <w:vertAlign w:val="subscript"/>
          <w:lang w:eastAsia="zh-CN"/>
        </w:rPr>
        <w:t xml:space="preserve">L1 </w:t>
      </w:r>
      <w:r>
        <w:rPr>
          <w:rFonts w:eastAsia="SimSun"/>
          <w:bCs/>
          <w:lang w:eastAsia="zh-CN"/>
        </w:rPr>
        <w:t xml:space="preserve">is periodicity of the target </w:t>
      </w:r>
      <w:r>
        <w:rPr>
          <w:rFonts w:eastAsia="SimSun"/>
        </w:rPr>
        <w:t>CBD-RS</w:t>
      </w:r>
      <w:r>
        <w:rPr>
          <w:rFonts w:eastAsia="SimSun"/>
          <w:bCs/>
          <w:lang w:eastAsia="zh-CN"/>
        </w:rPr>
        <w:t>.</w:t>
      </w:r>
    </w:p>
    <w:p w14:paraId="2F0CF1E0" w14:textId="77777777" w:rsidR="008F451C" w:rsidRDefault="008F451C" w:rsidP="008F451C">
      <w:pPr>
        <w:rPr>
          <w:rFonts w:eastAsia="SimSun"/>
        </w:rPr>
      </w:pPr>
      <w:r>
        <w:rPr>
          <w:rFonts w:eastAsia="SimSun"/>
        </w:rPr>
        <w:t>Otherwise, f</w:t>
      </w:r>
      <w:r>
        <w:rPr>
          <w:rFonts w:eastAsia="?? ??"/>
        </w:rPr>
        <w:t xml:space="preserve">or a UE not supporting </w:t>
      </w:r>
      <w:r>
        <w:rPr>
          <w:i/>
          <w:iCs/>
        </w:rPr>
        <w:t>concurrentMeasGap-r17</w:t>
      </w:r>
      <w:r>
        <w:rPr>
          <w:rFonts w:eastAsia="?? ??"/>
        </w:rPr>
        <w:t xml:space="preserve"> or w</w:t>
      </w:r>
      <w:r>
        <w:rPr>
          <w:rFonts w:eastAsia="SimSun"/>
        </w:rPr>
        <w:t xml:space="preserve">hen </w:t>
      </w:r>
      <w:r>
        <w:rPr>
          <w:rFonts w:eastAsia="?? ??"/>
        </w:rPr>
        <w:t>concurrent gaps are not configured,</w:t>
      </w:r>
    </w:p>
    <w:p w14:paraId="1EA7E75C" w14:textId="77777777" w:rsidR="008F451C" w:rsidRDefault="008F451C" w:rsidP="008F451C">
      <w:pPr>
        <w:rPr>
          <w:rFonts w:eastAsia="?? ??"/>
        </w:rPr>
      </w:pPr>
      <w:r>
        <w:rPr>
          <w:rFonts w:eastAsia="?? ??"/>
        </w:rPr>
        <w:t>For FR1,</w:t>
      </w:r>
    </w:p>
    <w:p w14:paraId="2A6364C1"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14:paraId="421CF9A9" w14:textId="77777777" w:rsidR="008F451C" w:rsidRDefault="008F451C" w:rsidP="008F451C">
      <w:pPr>
        <w:pStyle w:val="B10"/>
      </w:pPr>
      <w:r>
        <w:t>-</w:t>
      </w:r>
      <w:r>
        <w:tab/>
        <w:t xml:space="preserve">P = 1 when in the monitored cell there are no </w:t>
      </w:r>
      <w:r>
        <w:rPr>
          <w:rFonts w:hint="eastAsia"/>
          <w:lang w:eastAsia="zh-TW"/>
        </w:rPr>
        <w:t>GAP</w:t>
      </w:r>
      <w:r>
        <w:t>s overlapping with any occasion of the CSI-RS.</w:t>
      </w:r>
    </w:p>
    <w:p w14:paraId="6CA28F0D" w14:textId="77777777" w:rsidR="008F451C" w:rsidRDefault="008F451C" w:rsidP="008F451C">
      <w:pPr>
        <w:rPr>
          <w:rFonts w:eastAsia="?? ??"/>
        </w:rPr>
      </w:pPr>
      <w:r>
        <w:rPr>
          <w:rFonts w:eastAsia="?? ??"/>
        </w:rPr>
        <w:t>For FR2,</w:t>
      </w:r>
    </w:p>
    <w:p w14:paraId="3356CA94" w14:textId="77777777" w:rsidR="008F451C" w:rsidRDefault="008F451C" w:rsidP="008F451C">
      <w:pPr>
        <w:pStyle w:val="B10"/>
      </w:pPr>
      <w:r>
        <w:t>-</w:t>
      </w:r>
      <w:r>
        <w:tab/>
        <w:t>P = 1, when candidate beam detection RS is not overlapped with GAP and also not overlapped with SMTC occasion.</w:t>
      </w:r>
    </w:p>
    <w:p w14:paraId="23A65620"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candidate beam detection RS is partially overlapped with GAP and candidate beam detection RS is not overlapped with SMTC occasion (T</w:t>
      </w:r>
      <w:r>
        <w:rPr>
          <w:vertAlign w:val="subscript"/>
        </w:rPr>
        <w:t>CSI-RS</w:t>
      </w:r>
      <w:r>
        <w:t xml:space="preserve"> &lt; xRP)</w:t>
      </w:r>
    </w:p>
    <w:p w14:paraId="3F42D29B"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CSI-RS</w:t>
      </w:r>
      <w:r>
        <w:t xml:space="preserve"> &lt; T</w:t>
      </w:r>
      <w:r>
        <w:rPr>
          <w:vertAlign w:val="subscript"/>
        </w:rPr>
        <w:t>SMTCperiod</w:t>
      </w:r>
      <w:r>
        <w:t>).</w:t>
      </w:r>
    </w:p>
    <w:p w14:paraId="01965B01" w14:textId="77777777" w:rsidR="008F451C" w:rsidRDefault="008F451C" w:rsidP="008F451C">
      <w:pPr>
        <w:pStyle w:val="B10"/>
      </w:pPr>
      <w:r>
        <w:t>-</w:t>
      </w:r>
      <w:r>
        <w:tab/>
        <w:t>P =P</w:t>
      </w:r>
      <w:r>
        <w:rPr>
          <w:vertAlign w:val="subscript"/>
        </w:rPr>
        <w:t>sharing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14:paraId="002DEEEA"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CSI-RS</w:t>
      </w:r>
      <w:r>
        <w:t xml:space="preserve"> &lt; T</w:t>
      </w:r>
      <w:r>
        <w:rPr>
          <w:vertAlign w:val="subscript"/>
        </w:rPr>
        <w:t>SMTCperiod</w:t>
      </w:r>
      <w:r>
        <w:t>) and SMTC occasion is not overlapped with GAP and</w:t>
      </w:r>
    </w:p>
    <w:p w14:paraId="7D33274D" w14:textId="77777777" w:rsidR="008F451C" w:rsidRDefault="008F451C" w:rsidP="008F451C">
      <w:pPr>
        <w:pStyle w:val="B20"/>
      </w:pPr>
      <w:r>
        <w:t>-</w:t>
      </w:r>
      <w:r>
        <w:tab/>
        <w:t>T</w:t>
      </w:r>
      <w:r>
        <w:rPr>
          <w:vertAlign w:val="subscript"/>
        </w:rPr>
        <w:t>SMTCperiod</w:t>
      </w:r>
      <w:r>
        <w:t xml:space="preserve"> </w:t>
      </w:r>
      <w:r>
        <w:rPr>
          <w:rFonts w:hint="eastAsia"/>
        </w:rPr>
        <w:t>≠</w:t>
      </w:r>
      <w:r>
        <w:t xml:space="preserve"> xRP or</w:t>
      </w:r>
    </w:p>
    <w:p w14:paraId="2E77A554" w14:textId="77777777" w:rsidR="008F451C" w:rsidRDefault="008F451C" w:rsidP="008F451C">
      <w:pPr>
        <w:pStyle w:val="B20"/>
      </w:pPr>
      <w:r>
        <w:t>-</w:t>
      </w:r>
      <w:r>
        <w:tab/>
        <w:t>T</w:t>
      </w:r>
      <w:r>
        <w:rPr>
          <w:vertAlign w:val="subscript"/>
        </w:rPr>
        <w:t>SMTCperiod</w:t>
      </w:r>
      <w:r>
        <w:t xml:space="preserve"> = xRP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14:paraId="3F0E4854"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GAP and T</w:t>
      </w:r>
      <w:r>
        <w:rPr>
          <w:vertAlign w:val="subscript"/>
        </w:rPr>
        <w:t>SMTCperiod</w:t>
      </w:r>
      <w:r>
        <w:t xml:space="preserve"> = xRP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21F99CED"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GAP</w:t>
      </w:r>
    </w:p>
    <w:p w14:paraId="000604D9" w14:textId="77777777" w:rsidR="008F451C" w:rsidRDefault="008F451C" w:rsidP="008F451C">
      <w:pPr>
        <w:pStyle w:val="B10"/>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GAP (T</w:t>
      </w:r>
      <w:r>
        <w:rPr>
          <w:vertAlign w:val="subscript"/>
        </w:rPr>
        <w:t>SMTCperiod</w:t>
      </w:r>
      <w:r>
        <w:t xml:space="preserve"> &lt; xRP)</w:t>
      </w:r>
    </w:p>
    <w:p w14:paraId="01F496A8" w14:textId="77777777" w:rsidR="008F451C" w:rsidRDefault="008F451C" w:rsidP="008F451C">
      <w:pPr>
        <w:pStyle w:val="B10"/>
      </w:pPr>
      <w:r>
        <w:t>where,</w:t>
      </w:r>
    </w:p>
    <w:p w14:paraId="1F4469C0" w14:textId="77777777" w:rsidR="008F451C" w:rsidRDefault="008F451C" w:rsidP="008F451C">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CBD-RS resource outside gap is</w:t>
      </w:r>
    </w:p>
    <w:p w14:paraId="1E99AD28" w14:textId="77777777" w:rsidR="008F451C" w:rsidRDefault="008F451C" w:rsidP="008F451C">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0894A6F5" w14:textId="77777777" w:rsidR="008F451C" w:rsidRDefault="008F451C" w:rsidP="008F451C">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49D5CD29" w14:textId="77777777" w:rsidR="008F451C" w:rsidRDefault="008F451C" w:rsidP="008F451C">
      <w:pPr>
        <w:pStyle w:val="B10"/>
      </w:pPr>
      <w:r>
        <w:t>-</w:t>
      </w:r>
      <w:r>
        <w:tab/>
        <w:t>P</w:t>
      </w:r>
      <w:r>
        <w:rPr>
          <w:vertAlign w:val="subscript"/>
        </w:rPr>
        <w:t>sharing factor</w:t>
      </w:r>
      <w:r>
        <w:t xml:space="preserve"> = 3, otherwise.</w:t>
      </w:r>
    </w:p>
    <w:p w14:paraId="2A2C74AA" w14:textId="77777777" w:rsidR="008F451C" w:rsidRDefault="008F451C" w:rsidP="008F451C">
      <w:pPr>
        <w:pStyle w:val="B10"/>
      </w:pPr>
      <w:r>
        <w:t>-</w:t>
      </w:r>
      <w:r>
        <w:tab/>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14:paraId="06845E46" w14:textId="77777777" w:rsidR="008F451C" w:rsidRDefault="008F451C" w:rsidP="008F451C">
      <w:pPr>
        <w:pStyle w:val="B10"/>
      </w:pPr>
      <w:r>
        <w:t>-</w:t>
      </w:r>
      <w:r>
        <w:tab/>
        <w:t>If the UE is configured with Pre-MG, a CBD-RS resource or an SMTC occasion is only considered to be overlapped by the Pre-MG if the Pre-MG is activated.</w:t>
      </w:r>
    </w:p>
    <w:p w14:paraId="1F2165F8" w14:textId="77777777" w:rsidR="008F451C" w:rsidRDefault="008F451C" w:rsidP="008F451C">
      <w:pPr>
        <w:ind w:left="568"/>
      </w:pPr>
      <w:r>
        <w:t>-</w:t>
      </w:r>
      <w:r>
        <w:tab/>
        <w:t>When a measurement gap is configured</w:t>
      </w:r>
      <w:r>
        <w:rPr>
          <w:rFonts w:eastAsia="SimSun"/>
        </w:rPr>
        <w:t xml:space="preserve"> and the measurement gap is not NCSG</w:t>
      </w:r>
      <w:r>
        <w:t xml:space="preserve">, </w:t>
      </w:r>
    </w:p>
    <w:p w14:paraId="5F5199F5" w14:textId="77777777" w:rsidR="008F451C" w:rsidRDefault="008F451C" w:rsidP="008F451C">
      <w:pPr>
        <w:ind w:left="851" w:hanging="284"/>
      </w:pPr>
      <w:r>
        <w:t>-</w:t>
      </w:r>
      <w:r>
        <w:tab/>
        <w:t xml:space="preserve">a CBD-RS resource or an SMTC occasion is considered to be overlapped with the GAP if it overlaps the measurement gap occasion, and </w:t>
      </w:r>
    </w:p>
    <w:p w14:paraId="588C350D" w14:textId="77777777" w:rsidR="008F451C" w:rsidRDefault="008F451C" w:rsidP="008F451C">
      <w:pPr>
        <w:ind w:left="851" w:hanging="284"/>
      </w:pPr>
      <w:r>
        <w:rPr>
          <w:lang w:eastAsia="zh-TW"/>
        </w:rPr>
        <w:t>-</w:t>
      </w:r>
      <w:r>
        <w:rPr>
          <w:lang w:eastAsia="zh-TW"/>
        </w:rPr>
        <w:tab/>
        <w:t>xRP = MGRP</w:t>
      </w:r>
    </w:p>
    <w:p w14:paraId="15DC26E4" w14:textId="77777777" w:rsidR="008F451C" w:rsidRDefault="008F451C" w:rsidP="008F451C">
      <w:pPr>
        <w:pStyle w:val="B10"/>
      </w:pPr>
      <w:r>
        <w:t>-</w:t>
      </w:r>
      <w:r>
        <w:tab/>
      </w:r>
      <w:r>
        <w:rPr>
          <w:rFonts w:eastAsia="SimSun"/>
        </w:rPr>
        <w:t>Otherwise, w</w:t>
      </w:r>
      <w:r>
        <w:t xml:space="preserve">hen NCSG </w:t>
      </w:r>
      <w:r>
        <w:rPr>
          <w:rFonts w:eastAsia="SimSun"/>
        </w:rPr>
        <w:t xml:space="preserve">measurement gap </w:t>
      </w:r>
      <w:r>
        <w:t>is configured,</w:t>
      </w:r>
    </w:p>
    <w:p w14:paraId="39CCB346" w14:textId="77777777" w:rsidR="008F451C" w:rsidRDefault="008F451C" w:rsidP="008F451C">
      <w:pPr>
        <w:pStyle w:val="B20"/>
      </w:pPr>
      <w:r>
        <w:t>-</w:t>
      </w:r>
      <w:r>
        <w:tab/>
        <w:t xml:space="preserve">a CBD-RS resource or an SMTC occasion is considered to be overlapped with the GAP if </w:t>
      </w:r>
    </w:p>
    <w:p w14:paraId="7D0651FA" w14:textId="77777777" w:rsidR="008F451C" w:rsidRDefault="008F451C" w:rsidP="008F451C">
      <w:pPr>
        <w:pStyle w:val="B30"/>
      </w:pPr>
      <w:r>
        <w:t>-</w:t>
      </w:r>
      <w:r>
        <w:tab/>
        <w:t xml:space="preserve">it overlaps the VIL1 or VIL2 of NCSG, or </w:t>
      </w:r>
    </w:p>
    <w:p w14:paraId="7683E3F2" w14:textId="77777777" w:rsidR="008F451C" w:rsidRDefault="008F451C" w:rsidP="008F451C">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CCCAC22" w14:textId="77777777" w:rsidR="008F451C" w:rsidRDefault="008F451C" w:rsidP="008F451C">
      <w:pPr>
        <w:pStyle w:val="B20"/>
      </w:pPr>
      <w:r>
        <w:t>-</w:t>
      </w:r>
      <w:r>
        <w:tab/>
        <w:t>and</w:t>
      </w:r>
    </w:p>
    <w:p w14:paraId="12F45983" w14:textId="77777777" w:rsidR="008F451C" w:rsidRDefault="008F451C" w:rsidP="008F451C">
      <w:pPr>
        <w:pStyle w:val="B30"/>
      </w:pPr>
      <w:r>
        <w:t>-</w:t>
      </w:r>
      <w:r>
        <w:tab/>
        <w:t>xRP = VIRP</w:t>
      </w:r>
    </w:p>
    <w:p w14:paraId="431AC32B" w14:textId="77777777" w:rsidR="008F451C" w:rsidRDefault="008F451C" w:rsidP="008F451C">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74BE1485" w14:textId="77777777" w:rsidR="008F451C" w:rsidRDefault="008F451C" w:rsidP="008F451C">
      <w:pPr>
        <w:pStyle w:val="NO"/>
      </w:pPr>
      <w:r>
        <w:t>Note:</w:t>
      </w:r>
      <w:r>
        <w:tab/>
        <w:t xml:space="preserve">The overlap between CSI-RS for CBD and SMTC means that CSI-RS for CBD is within the SMTC window duration. </w:t>
      </w:r>
    </w:p>
    <w:p w14:paraId="3B263298" w14:textId="77777777" w:rsidR="008F451C" w:rsidRDefault="008F451C" w:rsidP="008F451C">
      <w:r>
        <w:t>Longer evaluation period would be expected if the combination of the CBD-RS resource, SMTC occasion and [measurement gap] configurations does not meet pervious conditions.</w:t>
      </w:r>
    </w:p>
    <w:p w14:paraId="436FC9DC" w14:textId="77777777" w:rsidR="008F451C" w:rsidRDefault="008F451C" w:rsidP="008F451C">
      <w:pPr>
        <w:rPr>
          <w:rFonts w:eastAsia="?? ??"/>
        </w:rPr>
      </w:pPr>
      <w:r>
        <w:t>Longer evaluation period would be expected if the CSI-RS is on the same OFDM symbols with RLM, BFD, BM-RS, or other CBD-RS, according to the measurement restrictions defined in clause 8.5.6.3</w:t>
      </w:r>
      <w:r>
        <w:rPr>
          <w:rFonts w:eastAsia="?? ??"/>
        </w:rPr>
        <w:t>.</w:t>
      </w:r>
    </w:p>
    <w:p w14:paraId="329FD231" w14:textId="77777777" w:rsidR="008F451C" w:rsidRDefault="008F451C" w:rsidP="008F451C">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384F7067" w14:textId="77777777" w:rsidR="008F451C" w:rsidRDefault="008F451C" w:rsidP="008F451C">
      <w:r>
        <w:t>For either an FR1 or FR2 serving cell, longer CBD evaluation period would be expected during the period T</w:t>
      </w:r>
      <w:r>
        <w:rPr>
          <w:vertAlign w:val="subscript"/>
        </w:rPr>
        <w:t>identify_CGI,E-UTRAN</w:t>
      </w:r>
      <w:r>
        <w:t xml:space="preserve"> when the UE is requested to decode an LTE CGI.</w:t>
      </w:r>
    </w:p>
    <w:p w14:paraId="5A97E7A6" w14:textId="77777777" w:rsidR="008F451C" w:rsidRDefault="008F451C" w:rsidP="008F451C">
      <w:pPr>
        <w:rPr>
          <w:rFonts w:eastAsia="?? ??"/>
        </w:rPr>
      </w:pPr>
      <w:r>
        <w:rPr>
          <w:rFonts w:eastAsia="?? ??"/>
        </w:rPr>
        <w:t>The values of M</w:t>
      </w:r>
      <w:r>
        <w:rPr>
          <w:rFonts w:eastAsia="?? ??"/>
          <w:vertAlign w:val="subscript"/>
        </w:rPr>
        <w:t>CBD</w:t>
      </w:r>
      <w:r>
        <w:rPr>
          <w:rFonts w:eastAsia="?? ??"/>
        </w:rPr>
        <w:t xml:space="preserve"> used in Table 8.5.6.2-1 and Table 8.5.6.2-2 are defined as</w:t>
      </w:r>
    </w:p>
    <w:p w14:paraId="109EA90B" w14:textId="77777777" w:rsidR="008F451C" w:rsidRDefault="008F451C" w:rsidP="008F451C">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3FB7CAED" wp14:editId="08F0C63C">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31C7C764" w14:textId="77777777" w:rsidR="008F451C" w:rsidRDefault="008F451C" w:rsidP="008F451C">
      <w:pPr>
        <w:rPr>
          <w:rFonts w:eastAsia="?? ??"/>
        </w:rPr>
      </w:pPr>
      <w:r>
        <w:rPr>
          <w:rFonts w:eastAsia="?? ??"/>
        </w:rPr>
        <w:t>The values of P</w:t>
      </w:r>
      <w:r>
        <w:rPr>
          <w:rFonts w:eastAsia="?? ??"/>
          <w:vertAlign w:val="subscript"/>
        </w:rPr>
        <w:t>CBD</w:t>
      </w:r>
      <w:r>
        <w:rPr>
          <w:rFonts w:eastAsia="?? ??"/>
        </w:rPr>
        <w:t xml:space="preserve"> used in Table 8.5.6.2-1 and Table 8.5.6.2-2 are defined as</w:t>
      </w:r>
    </w:p>
    <w:p w14:paraId="58390A3D" w14:textId="77777777" w:rsidR="008F451C" w:rsidRDefault="008F451C" w:rsidP="008F451C">
      <w:pPr>
        <w:pStyle w:val="B10"/>
      </w:pPr>
      <w:r>
        <w:t>-</w:t>
      </w:r>
      <w:r>
        <w:tab/>
        <w:t xml:space="preserve">For each CSI-RS resource in the set </w:t>
      </w:r>
      <w:r>
        <w:rPr>
          <w:iCs/>
          <w:noProof/>
          <w:position w:val="-10"/>
          <w:lang w:val="en-US" w:eastAsia="zh-CN"/>
        </w:rPr>
        <w:drawing>
          <wp:inline distT="0" distB="0" distL="0" distR="0" wp14:anchorId="17F1A100" wp14:editId="2BBA2F2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14:paraId="1F4AA7DE" w14:textId="77777777" w:rsidR="008F451C" w:rsidRDefault="008F451C" w:rsidP="008F451C">
      <w:pPr>
        <w:pStyle w:val="B20"/>
      </w:pPr>
      <w:r>
        <w:t>-</w:t>
      </w:r>
      <w:r>
        <w:tab/>
      </w:r>
      <w:r>
        <w:rPr>
          <w:rFonts w:eastAsia="?? ??"/>
        </w:rPr>
        <w:t>P</w:t>
      </w:r>
      <w:r>
        <w:rPr>
          <w:rFonts w:eastAsia="?? ??"/>
          <w:vertAlign w:val="subscript"/>
        </w:rPr>
        <w:t>CBD</w:t>
      </w:r>
      <w:r>
        <w:t xml:space="preserve"> = 1.</w:t>
      </w:r>
    </w:p>
    <w:p w14:paraId="0E16C419" w14:textId="77777777" w:rsidR="008F451C" w:rsidRDefault="008F451C" w:rsidP="008F451C">
      <w:pPr>
        <w:pStyle w:val="B10"/>
      </w:pPr>
      <w:r>
        <w:t>-</w:t>
      </w:r>
      <w:r>
        <w:tab/>
        <w:t xml:space="preserve">For each CSI-RS resource in the set </w:t>
      </w:r>
      <w:r>
        <w:rPr>
          <w:iCs/>
          <w:noProof/>
          <w:position w:val="-10"/>
          <w:lang w:val="en-US" w:eastAsia="zh-CN"/>
        </w:rPr>
        <w:drawing>
          <wp:inline distT="0" distB="0" distL="0" distR="0" wp14:anchorId="20AECC52" wp14:editId="6CE13CA1">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 </w:t>
      </w:r>
    </w:p>
    <w:p w14:paraId="1A6D9B65" w14:textId="77777777" w:rsidR="008F451C" w:rsidRDefault="008F451C" w:rsidP="008F451C">
      <w:pPr>
        <w:pStyle w:val="B20"/>
      </w:pPr>
      <w:r>
        <w:t>-</w:t>
      </w:r>
      <w:r>
        <w:tab/>
      </w:r>
      <w:r>
        <w:rPr>
          <w:rFonts w:eastAsia="?? ??"/>
        </w:rPr>
        <w:t>P</w:t>
      </w:r>
      <w:r>
        <w:rPr>
          <w:rFonts w:eastAsia="?? ??"/>
          <w:vertAlign w:val="subscript"/>
        </w:rPr>
        <w:t>CBD</w:t>
      </w:r>
      <w:r>
        <w:t xml:space="preserve"> = 2 if UE configured for candidate beam detection on SCell, 1 otherwise.</w:t>
      </w:r>
    </w:p>
    <w:p w14:paraId="79EF40E3" w14:textId="77777777" w:rsidR="008F451C" w:rsidRDefault="008F451C" w:rsidP="008F451C">
      <w:pPr>
        <w:pStyle w:val="B10"/>
      </w:pPr>
      <w:r>
        <w:t>-</w:t>
      </w:r>
      <w:r>
        <w:tab/>
        <w:t xml:space="preserve">For each CSI-RS resource in the set </w:t>
      </w:r>
      <w:r>
        <w:rPr>
          <w:iCs/>
          <w:noProof/>
          <w:position w:val="-10"/>
          <w:lang w:val="en-US" w:eastAsia="zh-CN"/>
        </w:rPr>
        <w:drawing>
          <wp:inline distT="0" distB="0" distL="0" distR="0" wp14:anchorId="17DFDA56" wp14:editId="01C7D3D0">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14:paraId="6A994471" w14:textId="77777777" w:rsidR="008F451C" w:rsidRDefault="008F451C" w:rsidP="008F451C">
      <w:pPr>
        <w:pStyle w:val="B20"/>
      </w:pPr>
      <w:r>
        <w:t>-</w:t>
      </w:r>
      <w:r>
        <w:tab/>
        <w:t>P</w:t>
      </w:r>
      <w:r>
        <w:rPr>
          <w:vertAlign w:val="subscript"/>
        </w:rPr>
        <w:t>CBD</w:t>
      </w:r>
      <w:r>
        <w:t xml:space="preserve"> = Z in EN-DC or NE-DC or SA.</w:t>
      </w:r>
    </w:p>
    <w:p w14:paraId="14E3862F" w14:textId="77777777" w:rsidR="008F451C" w:rsidRDefault="008F451C" w:rsidP="008F451C">
      <w:pPr>
        <w:pStyle w:val="B20"/>
      </w:pPr>
      <w:r>
        <w:t>-</w:t>
      </w:r>
      <w:r>
        <w:tab/>
        <w:t>P</w:t>
      </w:r>
      <w:r>
        <w:rPr>
          <w:vertAlign w:val="subscript"/>
        </w:rPr>
        <w:t>CBD</w:t>
      </w:r>
      <w:r>
        <w:t xml:space="preserve"> = 2* Z in NR-DC.</w:t>
      </w:r>
    </w:p>
    <w:p w14:paraId="779F7876" w14:textId="77777777" w:rsidR="008F451C" w:rsidRDefault="008F451C" w:rsidP="008F451C">
      <w:pPr>
        <w:pStyle w:val="B30"/>
      </w:pPr>
      <w:r>
        <w:t>-</w:t>
      </w:r>
      <w:r>
        <w:tab/>
        <w:t xml:space="preserve">Where Z is the number of band(s) on which UE is performing </w:t>
      </w:r>
      <w:r>
        <w:rPr>
          <w:rFonts w:cs="v5.0.0"/>
        </w:rPr>
        <w:t>beam failure detection</w:t>
      </w:r>
      <w:r>
        <w:t xml:space="preserve"> only for SCell</w:t>
      </w:r>
    </w:p>
    <w:p w14:paraId="3BDD3A55" w14:textId="77777777" w:rsidR="008F451C" w:rsidRDefault="008F451C" w:rsidP="008F451C">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SCell.</w:t>
      </w:r>
    </w:p>
    <w:p w14:paraId="3113A546" w14:textId="77777777" w:rsidR="008F451C" w:rsidRDefault="008F451C" w:rsidP="008F451C">
      <w:pPr>
        <w:pStyle w:val="TH"/>
      </w:pPr>
      <w:r>
        <w:t>Table 8.5.6.2-1: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3F50DDDE" w14:textId="77777777" w:rsidTr="008A0941">
        <w:trPr>
          <w:trHeight w:val="187"/>
          <w:jc w:val="center"/>
        </w:trPr>
        <w:tc>
          <w:tcPr>
            <w:tcW w:w="2035" w:type="dxa"/>
            <w:shd w:val="clear" w:color="auto" w:fill="auto"/>
          </w:tcPr>
          <w:p w14:paraId="59B83277"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0A74D660" w14:textId="77777777" w:rsidR="008F451C" w:rsidRDefault="008F451C" w:rsidP="008A0941">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EvaluateC_CBD_CSI-RS</w:t>
            </w:r>
            <w:r>
              <w:rPr>
                <w:rFonts w:ascii="Arial" w:hAnsi="Arial"/>
                <w:b/>
                <w:sz w:val="18"/>
              </w:rPr>
              <w:t xml:space="preserve"> (ms) </w:t>
            </w:r>
          </w:p>
        </w:tc>
      </w:tr>
      <w:tr w:rsidR="008F451C" w:rsidRPr="0012255F" w14:paraId="19B17B1D" w14:textId="77777777" w:rsidTr="008A0941">
        <w:trPr>
          <w:trHeight w:val="187"/>
          <w:jc w:val="center"/>
        </w:trPr>
        <w:tc>
          <w:tcPr>
            <w:tcW w:w="2035" w:type="dxa"/>
            <w:shd w:val="clear" w:color="auto" w:fill="auto"/>
          </w:tcPr>
          <w:p w14:paraId="1C5C61F2" w14:textId="77777777" w:rsidR="008F451C" w:rsidRDefault="008F451C" w:rsidP="008A0941">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1F2641A8" w14:textId="77777777" w:rsidR="008F451C" w:rsidRDefault="008F451C" w:rsidP="008A0941">
            <w:pPr>
              <w:pStyle w:val="TAC"/>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8F451C" w14:paraId="214E38A7" w14:textId="77777777" w:rsidTr="008A0941">
        <w:trPr>
          <w:trHeight w:val="187"/>
          <w:jc w:val="center"/>
        </w:trPr>
        <w:tc>
          <w:tcPr>
            <w:tcW w:w="2035" w:type="dxa"/>
            <w:shd w:val="clear" w:color="auto" w:fill="auto"/>
          </w:tcPr>
          <w:p w14:paraId="48CCBA09" w14:textId="77777777" w:rsidR="008F451C" w:rsidRDefault="008F451C" w:rsidP="008A0941">
            <w:pPr>
              <w:pStyle w:val="TAC"/>
            </w:pPr>
            <w:r>
              <w:t>DRX cycle &gt; 320ms</w:t>
            </w:r>
          </w:p>
        </w:tc>
        <w:tc>
          <w:tcPr>
            <w:tcW w:w="4582" w:type="dxa"/>
            <w:shd w:val="clear" w:color="auto" w:fill="auto"/>
          </w:tcPr>
          <w:p w14:paraId="7109D571" w14:textId="77777777" w:rsidR="008F451C" w:rsidRDefault="008F451C" w:rsidP="008A0941">
            <w:pPr>
              <w:pStyle w:val="TAC"/>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8F451C" w14:paraId="426C415A" w14:textId="77777777" w:rsidTr="008A0941">
        <w:trPr>
          <w:trHeight w:val="187"/>
          <w:jc w:val="center"/>
        </w:trPr>
        <w:tc>
          <w:tcPr>
            <w:tcW w:w="6617" w:type="dxa"/>
            <w:gridSpan w:val="2"/>
            <w:shd w:val="clear" w:color="auto" w:fill="auto"/>
          </w:tcPr>
          <w:p w14:paraId="50E02806" w14:textId="77777777" w:rsidR="008F451C" w:rsidRDefault="008F451C" w:rsidP="008A0941">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A157960" wp14:editId="54DE352A">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4E13E4FF" w14:textId="77777777" w:rsidR="008F451C" w:rsidRDefault="008F451C" w:rsidP="008F451C">
      <w:pPr>
        <w:rPr>
          <w:rFonts w:eastAsia="?? ??"/>
        </w:rPr>
      </w:pPr>
    </w:p>
    <w:p w14:paraId="6C44F987" w14:textId="77777777" w:rsidR="008F451C" w:rsidRDefault="008F451C" w:rsidP="008F451C">
      <w:pPr>
        <w:pStyle w:val="TH"/>
      </w:pPr>
      <w:r>
        <w:t>Table 8.5.6.2-2: Evaluation period T</w:t>
      </w:r>
      <w:r>
        <w:rPr>
          <w:vertAlign w:val="subscript"/>
        </w:rPr>
        <w:t>Evaluate_CBD_CSI-RS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F451C" w14:paraId="6D59EAD4" w14:textId="77777777" w:rsidTr="008A0941">
        <w:trPr>
          <w:trHeight w:val="187"/>
          <w:jc w:val="center"/>
        </w:trPr>
        <w:tc>
          <w:tcPr>
            <w:tcW w:w="2035" w:type="dxa"/>
            <w:shd w:val="clear" w:color="auto" w:fill="auto"/>
          </w:tcPr>
          <w:p w14:paraId="2D25A9A7" w14:textId="77777777" w:rsidR="008F451C" w:rsidRDefault="008F451C" w:rsidP="008A0941">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18EA3E04" w14:textId="77777777" w:rsidR="008F451C" w:rsidRDefault="008F451C" w:rsidP="008A0941">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Evaluate_CBD_CSI-RS</w:t>
            </w:r>
            <w:r>
              <w:rPr>
                <w:rFonts w:ascii="Arial" w:hAnsi="Arial"/>
                <w:b/>
                <w:sz w:val="18"/>
              </w:rPr>
              <w:t xml:space="preserve"> (ms) </w:t>
            </w:r>
          </w:p>
        </w:tc>
      </w:tr>
      <w:tr w:rsidR="008F451C" w:rsidRPr="0012255F" w14:paraId="43FD1ACD" w14:textId="77777777" w:rsidTr="008A0941">
        <w:trPr>
          <w:trHeight w:val="187"/>
          <w:jc w:val="center"/>
        </w:trPr>
        <w:tc>
          <w:tcPr>
            <w:tcW w:w="2035" w:type="dxa"/>
            <w:shd w:val="clear" w:color="auto" w:fill="auto"/>
          </w:tcPr>
          <w:p w14:paraId="2D92BCE1" w14:textId="77777777" w:rsidR="008F451C" w:rsidRDefault="008F451C" w:rsidP="008A0941">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7164D2EF" w14:textId="77777777" w:rsidR="008F451C" w:rsidRDefault="008F451C" w:rsidP="008A0941">
            <w:pPr>
              <w:pStyle w:val="TAC"/>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8F451C" w14:paraId="781C4A20" w14:textId="77777777" w:rsidTr="008A0941">
        <w:trPr>
          <w:trHeight w:val="187"/>
          <w:jc w:val="center"/>
        </w:trPr>
        <w:tc>
          <w:tcPr>
            <w:tcW w:w="2035" w:type="dxa"/>
            <w:shd w:val="clear" w:color="auto" w:fill="auto"/>
          </w:tcPr>
          <w:p w14:paraId="5FFA0D9A" w14:textId="77777777" w:rsidR="008F451C" w:rsidRDefault="008F451C" w:rsidP="008A0941">
            <w:pPr>
              <w:pStyle w:val="TAC"/>
            </w:pPr>
            <w:r>
              <w:t>DRX cycle &gt; 320ms</w:t>
            </w:r>
          </w:p>
        </w:tc>
        <w:tc>
          <w:tcPr>
            <w:tcW w:w="4582" w:type="dxa"/>
            <w:shd w:val="clear" w:color="auto" w:fill="auto"/>
          </w:tcPr>
          <w:p w14:paraId="16E8B2B3" w14:textId="77777777" w:rsidR="008F451C" w:rsidRDefault="008F451C" w:rsidP="008A0941">
            <w:pPr>
              <w:pStyle w:val="TAC"/>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8F451C" w14:paraId="7B1655C3" w14:textId="77777777" w:rsidTr="008A0941">
        <w:trPr>
          <w:trHeight w:val="187"/>
          <w:jc w:val="center"/>
        </w:trPr>
        <w:tc>
          <w:tcPr>
            <w:tcW w:w="6617" w:type="dxa"/>
            <w:gridSpan w:val="2"/>
            <w:shd w:val="clear" w:color="auto" w:fill="auto"/>
          </w:tcPr>
          <w:p w14:paraId="7054AA4E" w14:textId="77777777" w:rsidR="008F451C" w:rsidRDefault="008F451C" w:rsidP="008A0941">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BAA5C34" wp14:editId="01A02FD4">
                  <wp:extent cx="133350" cy="200025"/>
                  <wp:effectExtent l="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22E51B8B" w14:textId="77777777" w:rsidR="008F451C" w:rsidRDefault="008F451C" w:rsidP="008F451C"/>
    <w:p w14:paraId="187DD2AE" w14:textId="77777777" w:rsidR="0073758D" w:rsidRDefault="0073758D" w:rsidP="0073758D">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CD3C2F7" w14:textId="77777777" w:rsidR="008F451C" w:rsidRPr="007D7C9F" w:rsidRDefault="008F451C" w:rsidP="008F451C">
      <w:pPr>
        <w:rPr>
          <w:noProof/>
          <w:lang w:eastAsia="zh-CN"/>
        </w:rPr>
      </w:pPr>
    </w:p>
    <w:p w14:paraId="479E2DB7" w14:textId="77777777" w:rsidR="008F451C" w:rsidRPr="009C5807" w:rsidRDefault="008F451C" w:rsidP="008F451C">
      <w:pPr>
        <w:pStyle w:val="Heading4"/>
      </w:pPr>
      <w:r w:rsidRPr="009C5807">
        <w:t>8.5.</w:t>
      </w:r>
      <w:r w:rsidRPr="009C5807">
        <w:rPr>
          <w:lang w:eastAsia="ja-JP"/>
        </w:rPr>
        <w:t>7</w:t>
      </w:r>
      <w:r w:rsidRPr="009C5807">
        <w:t>.3</w:t>
      </w:r>
      <w:r w:rsidRPr="009C5807">
        <w:tab/>
        <w:t>Scheduling availability of UE performing beam failure detection on FR2</w:t>
      </w:r>
    </w:p>
    <w:p w14:paraId="1A4C97AE" w14:textId="77777777" w:rsidR="008F451C" w:rsidRPr="009C5807" w:rsidRDefault="008F451C" w:rsidP="008F451C">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0763ABA8" w14:textId="77777777" w:rsidR="008F451C" w:rsidRDefault="008F451C" w:rsidP="008F451C">
      <w:pPr>
        <w:ind w:left="568" w:hanging="284"/>
        <w:rPr>
          <w:ins w:id="185" w:author="OPPO-Roy" w:date="2023-08-25T11:31: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ins w:id="186" w:author="OPPO-Roy" w:date="2023-08-25T11:32:00Z">
        <w:r>
          <w:rPr>
            <w:lang w:val="en-US" w:eastAsia="zh-CN"/>
          </w:rPr>
          <w:t>, or</w:t>
        </w:r>
      </w:ins>
    </w:p>
    <w:p w14:paraId="15BCFD69" w14:textId="16D605A0" w:rsidR="008F451C" w:rsidRPr="006E6287" w:rsidRDefault="008F451C" w:rsidP="008F451C">
      <w:pPr>
        <w:overflowPunct w:val="0"/>
        <w:autoSpaceDE w:val="0"/>
        <w:autoSpaceDN w:val="0"/>
        <w:adjustRightInd w:val="0"/>
        <w:ind w:left="568" w:hanging="284"/>
        <w:textAlignment w:val="baseline"/>
        <w:rPr>
          <w:lang w:eastAsia="zh-CN"/>
        </w:rPr>
      </w:pPr>
      <w:ins w:id="187" w:author="OPPO-Roy" w:date="2023-08-25T11:31:00Z">
        <w:r w:rsidRPr="00FE265A">
          <w:rPr>
            <w:lang w:eastAsia="en-GB"/>
          </w:rPr>
          <w:t>-</w:t>
        </w:r>
        <w:r w:rsidRPr="00FE265A">
          <w:rPr>
            <w:lang w:eastAsia="en-GB"/>
          </w:rPr>
          <w:tab/>
          <w:t xml:space="preserve">For FR2-1 </w:t>
        </w:r>
        <w:r>
          <w:rPr>
            <w:lang w:eastAsia="en-GB"/>
          </w:rPr>
          <w:t xml:space="preserve">for PCell, </w:t>
        </w:r>
        <w:r w:rsidRPr="00FE265A">
          <w:rPr>
            <w:lang w:eastAsia="en-GB"/>
          </w:rPr>
          <w:t xml:space="preserve">for UE supporting [TBD - multi-rx capability], if CSI-RS for </w:t>
        </w:r>
        <w:r>
          <w:rPr>
            <w:lang w:eastAsia="en-GB"/>
          </w:rPr>
          <w:t>BFD</w:t>
        </w:r>
        <w:r w:rsidRPr="00FE265A">
          <w:rPr>
            <w:lang w:eastAsia="en-GB"/>
          </w:rPr>
          <w:t xml:space="preserve"> and </w:t>
        </w:r>
      </w:ins>
      <w:ins w:id="188" w:author="Qian Yang" w:date="2023-08-29T22:56:00Z">
        <w:r w:rsidR="00AB02D7">
          <w:rPr>
            <w:lang w:eastAsia="en-GB"/>
          </w:rPr>
          <w:t>[</w:t>
        </w:r>
      </w:ins>
      <w:ins w:id="189" w:author="OPPO-Roy" w:date="2023-08-25T11:31:00Z">
        <w:r w:rsidRPr="00FE265A">
          <w:rPr>
            <w:lang w:eastAsia="en-GB"/>
          </w:rPr>
          <w:t xml:space="preserve">the other CSI-RS </w:t>
        </w:r>
        <w:r>
          <w:rPr>
            <w:lang w:eastAsia="en-GB"/>
          </w:rPr>
          <w:t>for tracking or for CQI</w:t>
        </w:r>
      </w:ins>
      <w:ins w:id="190" w:author="Qian Yang" w:date="2023-08-29T22:56:00Z">
        <w:r w:rsidR="00AB02D7">
          <w:rPr>
            <w:lang w:eastAsia="en-GB"/>
          </w:rPr>
          <w:t>]</w:t>
        </w:r>
      </w:ins>
      <w:ins w:id="191" w:author="OPPO-Roy" w:date="2023-08-25T11:31:00Z">
        <w:r>
          <w:rPr>
            <w:lang w:eastAsia="en-GB"/>
          </w:rPr>
          <w:t xml:space="preserve"> </w:t>
        </w:r>
        <w:r w:rsidRPr="00FE265A">
          <w:rPr>
            <w:lang w:eastAsia="en-GB"/>
          </w:rPr>
          <w:t xml:space="preserve">in the same </w:t>
        </w:r>
        <w:r>
          <w:rPr>
            <w:lang w:eastAsia="en-GB"/>
          </w:rPr>
          <w:t xml:space="preserve">or overlapping </w:t>
        </w:r>
        <w:r w:rsidRPr="00FE265A">
          <w:rPr>
            <w:lang w:eastAsia="en-GB"/>
          </w:rPr>
          <w:t xml:space="preserve">OFDM symbol are configured with different QCL-TypeD in the PCell and </w:t>
        </w:r>
      </w:ins>
      <w:ins w:id="192" w:author="Iana Siomina" w:date="2023-09-26T19:00:00Z">
        <w:r w:rsidR="00AA7014" w:rsidRPr="0088267A">
          <w:rPr>
            <w:highlight w:val="yellow"/>
          </w:rPr>
          <w:t>each associated with one of the configured dual active TCI states, while meeting the requirements in clause</w:t>
        </w:r>
        <w:r w:rsidR="00AA7014">
          <w:rPr>
            <w:highlight w:val="yellow"/>
          </w:rPr>
          <w:t xml:space="preserve"> 8.10D</w:t>
        </w:r>
        <w:r w:rsidR="00AA7014">
          <w:rPr>
            <w:lang w:eastAsia="en-GB"/>
          </w:rPr>
          <w:t xml:space="preserve"> </w:t>
        </w:r>
      </w:ins>
      <w:ins w:id="193" w:author="OPPO-Roy" w:date="2023-08-25T11:31:00Z">
        <w:r>
          <w:rPr>
            <w:lang w:eastAsia="en-GB"/>
          </w:rPr>
          <w:t>[additional conditions are FFS]</w:t>
        </w:r>
        <w:r w:rsidRPr="00FE265A">
          <w:rPr>
            <w:lang w:eastAsia="en-GB"/>
          </w:rPr>
          <w:t>,</w:t>
        </w:r>
      </w:ins>
    </w:p>
    <w:p w14:paraId="0E527386" w14:textId="77777777" w:rsidR="008F451C" w:rsidRPr="009C5807" w:rsidRDefault="008F451C" w:rsidP="008F451C">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0C268F02" w14:textId="77777777" w:rsidR="008F451C" w:rsidRPr="009C5807" w:rsidRDefault="008F451C" w:rsidP="008F451C">
      <w:pPr>
        <w:pStyle w:val="B10"/>
        <w:rPr>
          <w:lang w:eastAsia="zh-CN"/>
        </w:rPr>
      </w:pPr>
      <w:r w:rsidRPr="009C5807">
        <w:rPr>
          <w:lang w:eastAsia="zh-CN"/>
        </w:rPr>
        <w:t>-</w:t>
      </w:r>
      <w:r w:rsidRPr="009C5807">
        <w:rPr>
          <w:lang w:eastAsia="zh-CN"/>
        </w:rPr>
        <w:tab/>
        <w:t>Otherwise</w:t>
      </w:r>
    </w:p>
    <w:p w14:paraId="3E490376" w14:textId="77777777" w:rsidR="008F451C" w:rsidRPr="00415158" w:rsidRDefault="008F451C" w:rsidP="008F451C">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1216A780" w14:textId="77777777" w:rsidR="008F451C" w:rsidRPr="00415158" w:rsidRDefault="008F451C" w:rsidP="008F451C">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0A24A6FB" w14:textId="77777777" w:rsidR="008F451C" w:rsidRDefault="008F451C" w:rsidP="008F451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3B26979E" w14:textId="77777777" w:rsidR="008F451C" w:rsidRPr="001E72B4" w:rsidRDefault="008F451C" w:rsidP="008F451C">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52935739" w14:textId="77777777" w:rsidR="008F451C" w:rsidRPr="009C5807" w:rsidRDefault="008F451C" w:rsidP="008F451C">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98602D7" w14:textId="77777777" w:rsidR="008F451C" w:rsidRPr="009C5807" w:rsidRDefault="008F451C" w:rsidP="008F451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2527E9D8" w14:textId="77777777" w:rsidR="008F451C" w:rsidRPr="009C5807" w:rsidRDefault="008F451C" w:rsidP="008F451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42C123" w14:textId="77777777" w:rsidR="008F451C" w:rsidRPr="009C5807" w:rsidRDefault="008F451C" w:rsidP="008F451C">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26F82200" w14:textId="77777777" w:rsidR="008F451C" w:rsidRPr="009C5807" w:rsidRDefault="008F451C" w:rsidP="008F451C">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2241587B" w14:textId="28FD6DD8"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73758D">
        <w:rPr>
          <w:noProof/>
          <w:color w:val="FF0000"/>
          <w:lang w:eastAsia="zh-CN"/>
        </w:rPr>
        <w:t>2</w:t>
      </w:r>
      <w:r w:rsidRPr="00C30E56">
        <w:rPr>
          <w:rFonts w:hint="eastAsia"/>
          <w:noProof/>
          <w:color w:val="FF0000"/>
          <w:lang w:eastAsia="zh-CN"/>
        </w:rPr>
        <w:t>&gt;</w:t>
      </w:r>
    </w:p>
    <w:p w14:paraId="02F6D0B0" w14:textId="77777777" w:rsidR="00F26250" w:rsidRPr="003C53B1" w:rsidRDefault="00F26250" w:rsidP="00F26250">
      <w:pPr>
        <w:rPr>
          <w:color w:val="FF0000"/>
          <w:highlight w:val="yellow"/>
          <w:lang w:eastAsia="zh-CN"/>
        </w:rPr>
      </w:pPr>
    </w:p>
    <w:p w14:paraId="51B09F97" w14:textId="7B8D529A"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052B6C24" w14:textId="77777777" w:rsidR="007D037C" w:rsidRPr="009C5807" w:rsidRDefault="007D037C" w:rsidP="007D037C">
      <w:pPr>
        <w:pStyle w:val="Heading2"/>
        <w:rPr>
          <w:ins w:id="194" w:author="Author"/>
        </w:rPr>
      </w:pPr>
      <w:ins w:id="195" w:author="Autho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ins>
    </w:p>
    <w:p w14:paraId="6DE05214" w14:textId="77777777" w:rsidR="007D037C" w:rsidRPr="009C5807" w:rsidRDefault="007D037C" w:rsidP="007D037C">
      <w:pPr>
        <w:keepNext/>
        <w:keepLines/>
        <w:spacing w:before="120"/>
        <w:ind w:left="1134" w:hanging="1134"/>
        <w:outlineLvl w:val="2"/>
        <w:rPr>
          <w:ins w:id="196" w:author="Author"/>
          <w:rFonts w:ascii="Arial" w:hAnsi="Arial"/>
          <w:sz w:val="28"/>
          <w:lang w:val="en-US"/>
        </w:rPr>
      </w:pPr>
      <w:ins w:id="197" w:author="Author">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ins>
    </w:p>
    <w:p w14:paraId="51B9C186" w14:textId="070527F1" w:rsidR="007D037C" w:rsidRPr="009C5807" w:rsidRDefault="007D037C" w:rsidP="007D037C">
      <w:pPr>
        <w:rPr>
          <w:ins w:id="198" w:author="Author"/>
          <w:rFonts w:eastAsia="Malgun Gothic"/>
          <w:lang w:eastAsia="zh-CN"/>
        </w:rPr>
      </w:pPr>
      <w:ins w:id="199" w:author="Author">
        <w:r w:rsidRPr="009C5807">
          <w:rPr>
            <w:lang w:eastAsia="zh-CN"/>
          </w:rPr>
          <w:t>The requirements in this clause apply for a UE configured with</w:t>
        </w:r>
        <w:del w:id="200" w:author="Author">
          <w:r w:rsidRPr="009C5807" w:rsidDel="00E1283D">
            <w:rPr>
              <w:lang w:eastAsia="zh-CN"/>
            </w:rPr>
            <w:delText xml:space="preserve"> </w:delText>
          </w:r>
        </w:del>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ins>
      <w:ins w:id="201" w:author="Iana Siomina" w:date="2023-09-26T18:28:00Z">
        <w:r w:rsidR="00A33784" w:rsidRPr="00C41649">
          <w:rPr>
            <w:highlight w:val="yellow"/>
            <w:lang w:val="en-US"/>
          </w:rPr>
          <w:t>PCell</w:t>
        </w:r>
      </w:ins>
      <w:ins w:id="202" w:author="Author">
        <w:del w:id="203" w:author="Iana Siomina" w:date="2023-09-26T18:28:00Z">
          <w:r w:rsidRPr="00C41649" w:rsidDel="00C41649">
            <w:rPr>
              <w:rFonts w:eastAsia="Malgun Gothic"/>
              <w:highlight w:val="yellow"/>
              <w:lang w:val="en-US" w:eastAsia="zh-CN"/>
            </w:rPr>
            <w:delText>serving cell</w:delText>
          </w:r>
        </w:del>
        <w:r w:rsidRPr="009C5807">
          <w:rPr>
            <w:lang w:val="en-US"/>
          </w:rPr>
          <w:t xml:space="preserve"> in 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ins>
    </w:p>
    <w:p w14:paraId="5E42200C" w14:textId="77777777" w:rsidR="007D037C" w:rsidRPr="009C5807" w:rsidRDefault="007D037C" w:rsidP="007D037C">
      <w:pPr>
        <w:keepNext/>
        <w:keepLines/>
        <w:spacing w:before="120"/>
        <w:ind w:left="1134" w:hanging="1134"/>
        <w:outlineLvl w:val="2"/>
        <w:rPr>
          <w:ins w:id="204" w:author="Author"/>
          <w:rFonts w:ascii="Arial" w:hAnsi="Arial"/>
          <w:sz w:val="28"/>
          <w:lang w:val="en-US"/>
        </w:rPr>
      </w:pPr>
      <w:ins w:id="205"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.2</w:t>
        </w:r>
        <w:r w:rsidRPr="009C5807">
          <w:rPr>
            <w:rFonts w:ascii="Arial" w:hAnsi="Arial"/>
            <w:sz w:val="28"/>
            <w:lang w:val="en-US"/>
          </w:rPr>
          <w:tab/>
          <w:t>Known conditions for TCI state</w:t>
        </w:r>
      </w:ins>
    </w:p>
    <w:p w14:paraId="29D45B8E" w14:textId="77777777" w:rsidR="007D037C" w:rsidRPr="009C5807" w:rsidRDefault="007D037C" w:rsidP="007D037C">
      <w:pPr>
        <w:tabs>
          <w:tab w:val="left" w:pos="0"/>
        </w:tabs>
        <w:rPr>
          <w:ins w:id="206" w:author="Author"/>
          <w:rFonts w:eastAsia="Malgun Gothic" w:cs="v4.2.0"/>
          <w:lang w:eastAsia="zh-CN"/>
        </w:rPr>
      </w:pPr>
      <w:ins w:id="207" w:author="Autho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r>
          <w:rPr>
            <w:rFonts w:eastAsia="Malgun Gothic" w:cs="v4.2.0"/>
            <w:lang w:eastAsia="zh-CN"/>
          </w:rPr>
          <w:t>are</w:t>
        </w:r>
        <w:r w:rsidRPr="009C5807">
          <w:rPr>
            <w:rFonts w:eastAsia="Malgun Gothic" w:cs="v4.2.0"/>
            <w:lang w:eastAsia="zh-CN"/>
          </w:rPr>
          <w:t xml:space="preserve"> known if the following conditions are met:</w:t>
        </w:r>
      </w:ins>
    </w:p>
    <w:p w14:paraId="52C91F57" w14:textId="77777777" w:rsidR="007D037C" w:rsidRDefault="007D037C" w:rsidP="007D037C">
      <w:pPr>
        <w:pStyle w:val="B10"/>
        <w:rPr>
          <w:ins w:id="208" w:author="Author"/>
        </w:rPr>
      </w:pPr>
      <w:ins w:id="209" w:author="Autho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typeD</w:t>
        </w:r>
        <w:r w:rsidRPr="008263F4">
          <w:rPr>
            <w:lang w:eastAsia="zh-CN"/>
          </w:rPr>
          <w:t xml:space="preserve"> to reported beam pair (i.e., RS resources pair) within one group</w:t>
        </w:r>
      </w:ins>
    </w:p>
    <w:p w14:paraId="08C434C2" w14:textId="77777777" w:rsidR="007D037C" w:rsidRDefault="007D037C" w:rsidP="007D037C">
      <w:pPr>
        <w:pStyle w:val="B10"/>
        <w:rPr>
          <w:ins w:id="210" w:author="Author"/>
          <w:lang w:eastAsia="zh-CN"/>
        </w:rPr>
      </w:pPr>
      <w:ins w:id="211" w:author="Autho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ins>
    </w:p>
    <w:p w14:paraId="6A28BC62" w14:textId="77777777" w:rsidR="007D037C" w:rsidRPr="009C5807" w:rsidRDefault="007D037C" w:rsidP="007D037C">
      <w:pPr>
        <w:pStyle w:val="B30"/>
        <w:rPr>
          <w:ins w:id="212" w:author="Author"/>
          <w:lang w:eastAsia="zh-CN"/>
        </w:rPr>
      </w:pPr>
      <w:ins w:id="213" w:author="Autho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ins>
    </w:p>
    <w:p w14:paraId="37CFE780" w14:textId="77777777" w:rsidR="007D037C" w:rsidRPr="009C5807" w:rsidRDefault="007D037C" w:rsidP="007D037C">
      <w:pPr>
        <w:pStyle w:val="B20"/>
        <w:ind w:left="568"/>
        <w:rPr>
          <w:ins w:id="214" w:author="Author"/>
          <w:lang w:eastAsia="zh-CN"/>
        </w:rPr>
      </w:pPr>
      <w:ins w:id="215" w:author="Autho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[1280]ms</w:t>
        </w:r>
      </w:ins>
    </w:p>
    <w:p w14:paraId="3DF0E28E" w14:textId="77777777" w:rsidR="007D037C" w:rsidRPr="009D32A7" w:rsidRDefault="007D037C" w:rsidP="007D037C">
      <w:pPr>
        <w:rPr>
          <w:ins w:id="216" w:author="Author"/>
        </w:rPr>
      </w:pPr>
      <w:ins w:id="217" w:author="Author">
        <w:r w:rsidRPr="009D32A7">
          <w:t>Note: FFS whether additional conditions are needed for tests.</w:t>
        </w:r>
      </w:ins>
    </w:p>
    <w:p w14:paraId="5D303F3F" w14:textId="77777777" w:rsidR="007D037C" w:rsidRDefault="007D037C" w:rsidP="007D037C">
      <w:pPr>
        <w:rPr>
          <w:ins w:id="218" w:author="Author"/>
          <w:rFonts w:eastAsia="Malgun Gothic"/>
          <w:lang w:eastAsia="zh-CN"/>
        </w:rPr>
      </w:pPr>
    </w:p>
    <w:p w14:paraId="1EF72FAD" w14:textId="72E4CFE4" w:rsidR="007D037C" w:rsidRPr="009C5807" w:rsidRDefault="007D037C" w:rsidP="007D037C">
      <w:pPr>
        <w:keepNext/>
        <w:keepLines/>
        <w:spacing w:before="120"/>
        <w:ind w:left="1134" w:hanging="1134"/>
        <w:outlineLvl w:val="2"/>
        <w:rPr>
          <w:ins w:id="219" w:author="Author"/>
          <w:rFonts w:ascii="Arial" w:hAnsi="Arial"/>
          <w:sz w:val="28"/>
          <w:lang w:val="en-US"/>
        </w:rPr>
      </w:pPr>
      <w:ins w:id="220" w:author="Author">
        <w:r w:rsidRPr="009C5807">
          <w:rPr>
            <w:rFonts w:ascii="Arial" w:hAnsi="Arial"/>
            <w:sz w:val="28"/>
            <w:lang w:val="en-US"/>
          </w:rPr>
          <w:t>8.10</w:t>
        </w:r>
        <w:r>
          <w:rPr>
            <w:rFonts w:ascii="Arial" w:hAnsi="Arial"/>
            <w:sz w:val="28"/>
            <w:lang w:val="en-US"/>
          </w:rPr>
          <w:t>D</w:t>
        </w:r>
        <w:r w:rsidRPr="009C5807">
          <w:rPr>
            <w:rFonts w:ascii="Arial" w:hAnsi="Arial"/>
            <w:sz w:val="28"/>
            <w:lang w:val="en-US"/>
          </w:rPr>
          <w:t>.3</w:t>
        </w:r>
        <w:r w:rsidRPr="009C5807">
          <w:rPr>
            <w:rFonts w:ascii="Arial" w:hAnsi="Arial"/>
            <w:sz w:val="28"/>
            <w:lang w:val="en-US"/>
          </w:rPr>
          <w:tab/>
          <w:t xml:space="preserve">MAC-CE based </w:t>
        </w:r>
      </w:ins>
      <w:ins w:id="221" w:author="Venkatarao Gonuguntla" w:date="2023-09-27T18:48:00Z">
        <w:r w:rsidR="00213B7D">
          <w:rPr>
            <w:rFonts w:ascii="Arial" w:hAnsi="Arial"/>
            <w:sz w:val="28"/>
            <w:lang w:val="en-US"/>
          </w:rPr>
          <w:t xml:space="preserve">Dual DL </w:t>
        </w:r>
      </w:ins>
      <w:ins w:id="222" w:author="Author">
        <w:r w:rsidRPr="009C5807">
          <w:rPr>
            <w:rFonts w:ascii="Arial" w:hAnsi="Arial"/>
            <w:sz w:val="28"/>
            <w:lang w:val="en-US"/>
          </w:rPr>
          <w:t>TCI state switch delay</w:t>
        </w:r>
      </w:ins>
    </w:p>
    <w:p w14:paraId="15E63F09" w14:textId="1213FFC7" w:rsidR="007D037C" w:rsidRDefault="007D037C" w:rsidP="007D037C">
      <w:pPr>
        <w:pStyle w:val="Heading4"/>
        <w:rPr>
          <w:ins w:id="223" w:author="Venkatarao Gonuguntla" w:date="2023-08-11T06:39:00Z"/>
          <w:lang w:val="en-US" w:eastAsia="zh-CN"/>
        </w:rPr>
      </w:pPr>
      <w:ins w:id="224" w:author="Venkatarao Gonuguntla" w:date="2023-08-11T06:39:00Z">
        <w:r>
          <w:rPr>
            <w:lang w:val="en-US" w:eastAsia="zh-CN"/>
          </w:rPr>
          <w:t>8.10D.3.1</w:t>
        </w:r>
        <w:r>
          <w:rPr>
            <w:lang w:val="en-US" w:eastAsia="zh-CN"/>
          </w:rPr>
          <w:tab/>
        </w:r>
        <w:r w:rsidRPr="00C37805">
          <w:rPr>
            <w:lang w:val="en-US" w:eastAsia="zh-CN"/>
          </w:rPr>
          <w:t xml:space="preserve">MAC-CE based </w:t>
        </w:r>
      </w:ins>
      <w:ins w:id="225" w:author="Venkatarao Gonuguntla" w:date="2023-08-11T08:13:00Z">
        <w:r>
          <w:rPr>
            <w:lang w:val="en-US" w:eastAsia="zh-CN"/>
          </w:rPr>
          <w:t xml:space="preserve">dual </w:t>
        </w:r>
      </w:ins>
      <w:ins w:id="226" w:author="Venkatarao Gonuguntla" w:date="2023-09-27T18:48:00Z">
        <w:r w:rsidR="00213B7D" w:rsidRPr="00213B7D">
          <w:rPr>
            <w:highlight w:val="yellow"/>
            <w:lang w:val="en-US" w:eastAsia="zh-CN"/>
            <w:rPrChange w:id="227" w:author="Venkatarao Gonuguntla" w:date="2023-09-27T18:48:00Z">
              <w:rPr>
                <w:lang w:val="en-US" w:eastAsia="zh-CN"/>
              </w:rPr>
            </w:rPrChange>
          </w:rPr>
          <w:t>DL</w:t>
        </w:r>
        <w:r w:rsidR="00213B7D">
          <w:rPr>
            <w:lang w:val="en-US" w:eastAsia="zh-CN"/>
          </w:rPr>
          <w:t xml:space="preserve"> </w:t>
        </w:r>
      </w:ins>
      <w:ins w:id="228" w:author="Venkatarao Gonuguntla" w:date="2023-08-11T06:39:00Z">
        <w:r w:rsidRPr="00C37805">
          <w:rPr>
            <w:lang w:val="en-US" w:eastAsia="zh-CN"/>
          </w:rPr>
          <w:t>TCI state switch</w:t>
        </w:r>
      </w:ins>
      <w:ins w:id="229" w:author="Venkatarao Gonuguntla" w:date="2023-08-11T15:31:00Z">
        <w:r>
          <w:rPr>
            <w:lang w:val="en-US" w:eastAsia="zh-CN"/>
          </w:rPr>
          <w:t>ing</w:t>
        </w:r>
      </w:ins>
      <w:ins w:id="230" w:author="Venkatarao Gonuguntla" w:date="2023-08-11T06:39:00Z">
        <w:r w:rsidRPr="00C37805">
          <w:rPr>
            <w:lang w:val="en-US" w:eastAsia="zh-CN"/>
          </w:rPr>
          <w:t xml:space="preserve"> delay for sDCI </w:t>
        </w:r>
      </w:ins>
    </w:p>
    <w:p w14:paraId="3D0CFD02" w14:textId="77777777" w:rsidR="007D037C" w:rsidRPr="004F2F1F" w:rsidRDefault="007D037C" w:rsidP="007D037C">
      <w:pPr>
        <w:spacing w:after="160" w:line="256" w:lineRule="auto"/>
        <w:rPr>
          <w:ins w:id="231" w:author="Venkatarao Gonuguntla" w:date="2023-08-11T07:20:00Z"/>
          <w:rFonts w:eastAsia="Malgun Gothic"/>
          <w:lang w:val="en-US" w:eastAsia="zh-CN"/>
        </w:rPr>
      </w:pPr>
      <w:ins w:id="232" w:author="Venkatarao Gonuguntla" w:date="2023-08-11T07:20:00Z">
        <w:r>
          <w:rPr>
            <w:rFonts w:eastAsia="Malgun Gothic"/>
            <w:lang w:val="en-US" w:eastAsia="zh-CN"/>
          </w:rPr>
          <w:t xml:space="preserve">The requirement in this clause applies when </w:t>
        </w:r>
      </w:ins>
      <w:ins w:id="233" w:author="Venkatarao Gonuguntla" w:date="2023-08-11T07:12:00Z">
        <w:r>
          <w:rPr>
            <w:rFonts w:eastAsia="Malgun Gothic"/>
            <w:lang w:val="en-US" w:eastAsia="zh-CN"/>
          </w:rPr>
          <w:t xml:space="preserve">UE is provided with </w:t>
        </w:r>
        <w:r w:rsidRPr="006A139F">
          <w:rPr>
            <w:rFonts w:eastAsia="Malgun Gothic"/>
            <w:i/>
            <w:iCs/>
            <w:lang w:val="en-US" w:eastAsia="zh-CN"/>
          </w:rPr>
          <w:t>twoQCLTypeDforPDCCHRepetition</w:t>
        </w:r>
      </w:ins>
      <w:ins w:id="234" w:author="Venkatarao Gonuguntla" w:date="2023-08-11T07:20:00Z">
        <w:r>
          <w:rPr>
            <w:rFonts w:eastAsia="Malgun Gothic"/>
            <w:i/>
            <w:iCs/>
            <w:lang w:val="en-US" w:eastAsia="zh-CN"/>
          </w:rPr>
          <w:t>.</w:t>
        </w:r>
      </w:ins>
      <w:ins w:id="235" w:author="Venkatarao Gonuguntla" w:date="2023-08-11T07:21:00Z">
        <w:r>
          <w:rPr>
            <w:rFonts w:eastAsia="Malgun Gothic"/>
            <w:i/>
            <w:iCs/>
            <w:lang w:val="en-US" w:eastAsia="zh-CN"/>
          </w:rPr>
          <w:t xml:space="preserve"> </w:t>
        </w:r>
      </w:ins>
    </w:p>
    <w:p w14:paraId="36530D2B" w14:textId="77777777" w:rsidR="007D037C" w:rsidRPr="00B53F07" w:rsidRDefault="007D037C" w:rsidP="007D037C">
      <w:pPr>
        <w:spacing w:after="160" w:line="256" w:lineRule="auto"/>
        <w:rPr>
          <w:ins w:id="236" w:author="Venkatarao Gonuguntla" w:date="2023-08-11T07:34:00Z"/>
          <w:rFonts w:eastAsia="Malgun Gothic"/>
          <w:lang w:val="en-US" w:eastAsia="zh-CN"/>
        </w:rPr>
      </w:pPr>
      <w:ins w:id="237" w:author="Venkatarao Gonuguntla" w:date="2023-08-11T09:05:00Z">
        <w:r>
          <w:rPr>
            <w:rFonts w:eastAsia="Malgun Gothic"/>
            <w:lang w:val="en-US" w:eastAsia="zh-CN"/>
          </w:rPr>
          <w:t xml:space="preserve">When a </w:t>
        </w:r>
      </w:ins>
      <w:ins w:id="238" w:author="Venkatarao Gonuguntla" w:date="2023-08-11T15:30:00Z">
        <w:r>
          <w:rPr>
            <w:rFonts w:eastAsia="Malgun Gothic"/>
            <w:lang w:val="en-US" w:eastAsia="zh-CN"/>
          </w:rPr>
          <w:t xml:space="preserve">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ins>
      <w:ins w:id="239" w:author="Venkatarao Gonuguntla" w:date="2023-08-11T15:40:00Z">
        <w:r>
          <w:rPr>
            <w:rFonts w:eastAsia="Malgun Gothic"/>
            <w:iCs/>
            <w:lang w:val="en-US" w:eastAsia="zh-CN"/>
          </w:rPr>
          <w:t xml:space="preserve"> i</w:t>
        </w:r>
      </w:ins>
      <w:ins w:id="240" w:author="Venkatarao Gonuguntla" w:date="2023-08-11T15:30:00Z">
        <w:r w:rsidRPr="008A0B82">
          <w:rPr>
            <w:rFonts w:eastAsia="Malgun Gothic"/>
            <w:iCs/>
            <w:lang w:val="en-US" w:eastAsia="zh-CN"/>
          </w:rPr>
          <w:t>ndex p and q</w:t>
        </w:r>
      </w:ins>
      <w:ins w:id="241" w:author="Venkatarao Gonuguntla" w:date="2023-08-11T15:36:00Z">
        <w:r>
          <w:rPr>
            <w:rFonts w:eastAsia="Malgun Gothic"/>
            <w:iCs/>
            <w:lang w:val="en-US" w:eastAsia="zh-CN"/>
          </w:rPr>
          <w:t xml:space="preserve"> (</w:t>
        </w:r>
        <w:r>
          <w:rPr>
            <w:rFonts w:eastAsia="Calibri"/>
            <w:lang w:val="en-US" w:eastAsia="zh-CN"/>
          </w:rPr>
          <w:t xml:space="preserve">where the TCI states </w:t>
        </w:r>
      </w:ins>
      <w:ins w:id="242" w:author="Venkatarao Gonuguntla" w:date="2023-08-11T15:37:00Z">
        <w:r>
          <w:rPr>
            <w:rFonts w:eastAsia="Calibri"/>
            <w:lang w:val="en-US" w:eastAsia="zh-CN"/>
          </w:rPr>
          <w:t xml:space="preserve">of CORESET p and q are </w:t>
        </w:r>
      </w:ins>
      <w:ins w:id="243" w:author="Venkatarao Gonuguntla" w:date="2023-08-11T15:36:00Z">
        <w:r>
          <w:rPr>
            <w:rFonts w:eastAsia="Calibri"/>
            <w:lang w:val="en-US" w:eastAsia="zh-CN"/>
          </w:rPr>
          <w:t>QCL</w:t>
        </w:r>
      </w:ins>
      <w:ins w:id="244" w:author="Venkatarao Gonuguntla" w:date="2023-08-11T15:37:00Z">
        <w:r>
          <w:rPr>
            <w:rFonts w:eastAsia="Calibri"/>
            <w:lang w:val="en-US" w:eastAsia="zh-CN"/>
          </w:rPr>
          <w:t>ed with different QCL type-D</w:t>
        </w:r>
      </w:ins>
      <w:ins w:id="245" w:author="Venkatarao Gonuguntla" w:date="2023-08-11T15:40:00Z">
        <w:r>
          <w:rPr>
            <w:rFonts w:eastAsia="Calibri"/>
            <w:lang w:val="en-US" w:eastAsia="zh-CN"/>
          </w:rPr>
          <w:t xml:space="preserve"> RS</w:t>
        </w:r>
      </w:ins>
      <w:ins w:id="246" w:author="Venkatarao Gonuguntla" w:date="2023-08-11T15:36:00Z">
        <w:r>
          <w:rPr>
            <w:rFonts w:eastAsia="Malgun Gothic"/>
            <w:iCs/>
            <w:lang w:val="en-US" w:eastAsia="zh-CN"/>
          </w:rPr>
          <w:t>)</w:t>
        </w:r>
      </w:ins>
      <w:ins w:id="247" w:author="Venkatarao Gonuguntla" w:date="2023-08-11T15:30:00Z">
        <w:r w:rsidRPr="008A0B82">
          <w:rPr>
            <w:rFonts w:eastAsia="Malgun Gothic"/>
            <w:iCs/>
            <w:lang w:val="en-US" w:eastAsia="zh-CN"/>
          </w:rPr>
          <w:t xml:space="preserve">, </w:t>
        </w:r>
      </w:ins>
      <w:ins w:id="248" w:author="Venkatarao Gonuguntla" w:date="2023-08-11T15:33:00Z">
        <w:r>
          <w:rPr>
            <w:rFonts w:eastAsia="Malgun Gothic"/>
            <w:iCs/>
            <w:lang w:val="en-US" w:eastAsia="zh-CN"/>
          </w:rPr>
          <w:t xml:space="preserve">are </w:t>
        </w:r>
      </w:ins>
      <w:ins w:id="249" w:author="Venkatarao Gonuguntla" w:date="2023-08-11T15:30:00Z">
        <w:r>
          <w:rPr>
            <w:rFonts w:eastAsia="Malgun Gothic"/>
            <w:lang w:val="en-US" w:eastAsia="zh-CN"/>
          </w:rPr>
          <w:t xml:space="preserve">received in </w:t>
        </w:r>
      </w:ins>
      <w:ins w:id="250" w:author="Venkatarao Gonuguntla" w:date="2023-08-11T09:05:00Z">
        <w:r>
          <w:rPr>
            <w:rFonts w:eastAsia="Malgun Gothic"/>
            <w:lang w:val="en-US" w:eastAsia="zh-CN"/>
          </w:rPr>
          <w:t>slot n, and if the TCI state</w:t>
        </w:r>
      </w:ins>
      <w:ins w:id="251" w:author="Venkatarao Gonuguntla" w:date="2023-08-11T09:15:00Z">
        <w:r>
          <w:rPr>
            <w:rFonts w:eastAsia="Malgun Gothic"/>
            <w:lang w:val="en-US" w:eastAsia="zh-CN"/>
          </w:rPr>
          <w:t>s</w:t>
        </w:r>
      </w:ins>
      <w:ins w:id="252" w:author="Venkatarao Gonuguntla" w:date="2023-08-11T09:05:00Z">
        <w:r>
          <w:rPr>
            <w:rFonts w:eastAsia="Malgun Gothic"/>
            <w:lang w:val="en-US" w:eastAsia="zh-CN"/>
          </w:rPr>
          <w:t xml:space="preserve"> </w:t>
        </w:r>
      </w:ins>
      <w:ins w:id="253" w:author="Venkatarao Gonuguntla" w:date="2023-08-11T09:15:00Z">
        <w:r>
          <w:rPr>
            <w:rFonts w:eastAsia="Malgun Gothic"/>
            <w:lang w:val="en-US" w:eastAsia="zh-CN"/>
          </w:rPr>
          <w:t>are</w:t>
        </w:r>
      </w:ins>
      <w:ins w:id="254" w:author="Venkatarao Gonuguntla" w:date="2023-08-11T09:05:00Z">
        <w:r>
          <w:rPr>
            <w:rFonts w:eastAsia="Malgun Gothic"/>
            <w:lang w:val="en-US" w:eastAsia="zh-CN"/>
          </w:rPr>
          <w:t xml:space="preserve"> known, UE shall be able to receive on the target TCI state</w:t>
        </w:r>
      </w:ins>
      <w:ins w:id="255" w:author="Venkatarao Gonuguntla" w:date="2023-08-11T09:16:00Z">
        <w:r>
          <w:rPr>
            <w:rFonts w:eastAsia="Malgun Gothic"/>
            <w:lang w:val="en-US" w:eastAsia="zh-CN"/>
          </w:rPr>
          <w:t>s</w:t>
        </w:r>
      </w:ins>
      <w:ins w:id="256" w:author="Venkatarao Gonuguntla" w:date="2023-08-11T09:05:00Z">
        <w:r>
          <w:rPr>
            <w:rFonts w:eastAsia="Malgun Gothic"/>
            <w:lang w:val="en-US" w:eastAsia="zh-CN"/>
          </w:rPr>
          <w:t xml:space="preserve"> </w:t>
        </w:r>
        <w:r w:rsidRPr="00E64890">
          <w:rPr>
            <w:rFonts w:eastAsia="Malgun Gothic"/>
            <w:lang w:val="en-US" w:eastAsia="zh-CN"/>
          </w:rPr>
          <w:t>at the first slot that is</w:t>
        </w:r>
      </w:ins>
      <w:ins w:id="257" w:author="Venkatarao Gonuguntla" w:date="2023-08-11T09:16:00Z">
        <w:r>
          <w:rPr>
            <w:rFonts w:eastAsia="Malgun Gothic"/>
            <w:lang w:val="en-US" w:eastAsia="zh-CN"/>
          </w:rPr>
          <w:t xml:space="preserve"> </w:t>
        </w:r>
      </w:ins>
      <w:ins w:id="258" w:author="Venkatarao Gonuguntla" w:date="2023-08-11T06:33:00Z">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259" w:author="Venkatarao Gonuguntla" w:date="2023-08-11T06:33:00Z">
                <w:rPr>
                  <w:rFonts w:ascii="Cambria Math" w:eastAsia="Calibri" w:hAnsi="Cambria Math"/>
                </w:rPr>
              </w:ins>
            </m:ctrlPr>
          </m:sSubSupPr>
          <m:e>
            <m:r>
              <w:ins w:id="260" w:author="Venkatarao Gonuguntla" w:date="2023-08-11T06:33:00Z">
                <m:rPr>
                  <m:sty m:val="p"/>
                </m:rPr>
                <w:rPr>
                  <w:rFonts w:ascii="Cambria Math" w:eastAsia="Calibri" w:hAnsi="Cambria Math"/>
                </w:rPr>
                <m:t>3N</m:t>
              </w:ins>
            </m:r>
          </m:e>
          <m:sub>
            <m:r>
              <w:ins w:id="261" w:author="Venkatarao Gonuguntla" w:date="2023-08-11T06:33:00Z">
                <m:rPr>
                  <m:sty m:val="p"/>
                </m:rPr>
                <w:rPr>
                  <w:rFonts w:ascii="Cambria Math" w:eastAsia="Calibri" w:hAnsi="Cambria Math"/>
                </w:rPr>
                <m:t>slot</m:t>
              </w:ins>
            </m:r>
          </m:sub>
          <m:sup>
            <m:r>
              <w:ins w:id="262" w:author="Venkatarao Gonuguntla" w:date="2023-08-11T06:33:00Z">
                <m:rPr>
                  <m:sty m:val="p"/>
                </m:rPr>
                <w:rPr>
                  <w:rFonts w:ascii="Cambria Math" w:eastAsia="Calibri" w:hAnsi="Cambria Math"/>
                </w:rPr>
                <m:t>subframe,µ</m:t>
              </w:ins>
            </m:r>
          </m:sup>
        </m:sSubSup>
      </m:oMath>
      <w:ins w:id="263" w:author="Venkatarao Gonuguntla" w:date="2023-08-11T06:33: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ins>
      <w:ins w:id="264" w:author="Venkatarao Gonuguntla" w:date="2023-08-11T08:06:00Z">
        <w:r w:rsidRPr="008C1AAB">
          <w:rPr>
            <w:rFonts w:asciiTheme="minorHAnsi" w:eastAsia="Malgun Gothic" w:hAnsiTheme="minorHAnsi" w:cstheme="minorHAnsi"/>
            <w:lang w:eastAsia="zh-CN"/>
          </w:rPr>
          <w:t xml:space="preserve"> </w:t>
        </w:r>
        <w:r w:rsidRPr="00E560E1">
          <w:rPr>
            <w:rFonts w:eastAsia="Malgun Gothic"/>
            <w:lang w:eastAsia="zh-CN"/>
          </w:rPr>
          <w:t>max (T</w:t>
        </w:r>
        <w:r w:rsidRPr="00E560E1">
          <w:rPr>
            <w:rFonts w:eastAsia="Malgun Gothic"/>
            <w:vertAlign w:val="subscript"/>
            <w:lang w:eastAsia="zh-CN"/>
          </w:rPr>
          <w:t>first-SSB</w:t>
        </w:r>
      </w:ins>
      <w:ins w:id="265" w:author="Venkatarao Gonuguntla" w:date="2023-08-11T15:33:00Z">
        <w:r>
          <w:rPr>
            <w:rFonts w:eastAsia="Malgun Gothic"/>
            <w:vertAlign w:val="subscript"/>
            <w:lang w:eastAsia="zh-CN"/>
          </w:rPr>
          <w:t>p</w:t>
        </w:r>
      </w:ins>
      <w:ins w:id="266" w:author="Venkatarao Gonuguntla" w:date="2023-08-11T08:06:00Z">
        <w:r w:rsidRPr="00E560E1">
          <w:rPr>
            <w:rFonts w:eastAsia="Malgun Gothic"/>
            <w:vertAlign w:val="subscript"/>
            <w:lang w:eastAsia="zh-CN"/>
          </w:rPr>
          <w:t xml:space="preserve">, </w:t>
        </w:r>
        <w:r w:rsidRPr="00E560E1">
          <w:rPr>
            <w:rFonts w:eastAsia="Malgun Gothic"/>
            <w:lang w:eastAsia="zh-CN"/>
          </w:rPr>
          <w:t>T</w:t>
        </w:r>
        <w:r w:rsidRPr="00E560E1">
          <w:rPr>
            <w:rFonts w:eastAsia="Malgun Gothic"/>
            <w:vertAlign w:val="subscript"/>
            <w:lang w:eastAsia="zh-CN"/>
          </w:rPr>
          <w:t>first-SSB</w:t>
        </w:r>
      </w:ins>
      <w:ins w:id="267" w:author="Venkatarao Gonuguntla" w:date="2023-08-11T15:33:00Z">
        <w:r>
          <w:rPr>
            <w:rFonts w:eastAsia="Malgun Gothic"/>
            <w:vertAlign w:val="subscript"/>
            <w:lang w:eastAsia="zh-CN"/>
          </w:rPr>
          <w:t>q</w:t>
        </w:r>
      </w:ins>
      <w:ins w:id="268" w:author="Venkatarao Gonuguntla" w:date="2023-08-11T08:06:00Z">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ins>
      <w:ins w:id="269" w:author="Venkatarao Gonuguntla" w:date="2023-08-11T06:33:00Z">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ins>
      <w:ins w:id="270" w:author="Venkatarao Gonuguntla" w:date="2023-08-11T07:33:00Z">
        <w:r>
          <w:rPr>
            <w:rFonts w:eastAsia="Calibri"/>
            <w:i/>
            <w:lang w:val="en-US" w:eastAsia="zh-CN"/>
          </w:rPr>
          <w:t xml:space="preserve"> </w:t>
        </w:r>
        <w:r>
          <w:rPr>
            <w:rFonts w:eastAsia="Calibri"/>
            <w:iCs/>
            <w:lang w:val="en-US" w:eastAsia="zh-CN"/>
          </w:rPr>
          <w:t>+N1*</w:t>
        </w:r>
      </w:ins>
      <w:ins w:id="271" w:author="Huawei" w:date="2023-08-24T12:57:00Z">
        <w:r>
          <w:rPr>
            <w:rFonts w:eastAsia="Calibri"/>
            <w:iCs/>
            <w:lang w:val="en-US" w:eastAsia="zh-CN"/>
          </w:rPr>
          <w:t>[</w:t>
        </w:r>
      </w:ins>
      <w:ins w:id="272" w:author="Venkatarao Gonuguntla" w:date="2023-08-11T07:33:00Z">
        <w:r>
          <w:rPr>
            <w:rFonts w:eastAsia="Calibri"/>
            <w:iCs/>
            <w:lang w:val="en-US" w:eastAsia="zh-CN"/>
          </w:rPr>
          <w:t>1</w:t>
        </w:r>
      </w:ins>
      <w:ins w:id="273" w:author="Venkatarao Gonuguntla" w:date="2023-08-23T23:21:00Z">
        <w:r>
          <w:rPr>
            <w:rFonts w:eastAsia="Calibri"/>
            <w:iCs/>
            <w:lang w:val="en-US" w:eastAsia="zh-CN"/>
          </w:rPr>
          <w:t>25</w:t>
        </w:r>
      </w:ins>
      <w:ins w:id="274" w:author="Huawei" w:date="2023-08-24T12:57:00Z">
        <w:r>
          <w:rPr>
            <w:rFonts w:eastAsia="Calibri"/>
            <w:iCs/>
            <w:lang w:val="en-US" w:eastAsia="zh-CN"/>
          </w:rPr>
          <w:t>]</w:t>
        </w:r>
      </w:ins>
      <w:ins w:id="275" w:author="Venkatarao Gonuguntla" w:date="2023-08-11T07:33:00Z">
        <w:r>
          <w:rPr>
            <w:rFonts w:eastAsia="Calibri"/>
            <w:iCs/>
            <w:lang w:val="en-US" w:eastAsia="zh-CN"/>
          </w:rPr>
          <w:t>µs</w:t>
        </w:r>
      </w:ins>
      <w:ins w:id="276" w:author="Venkatarao Gonuguntla" w:date="2023-08-11T06:33:00Z">
        <w:r w:rsidRPr="00E64890">
          <w:rPr>
            <w:rFonts w:eastAsia="Calibri"/>
            <w:lang w:val="en-US" w:eastAsia="zh-CN"/>
          </w:rPr>
          <w:t xml:space="preserve">. The UE shall be able to receive </w:t>
        </w:r>
      </w:ins>
      <w:ins w:id="277" w:author="Venkatarao Gonuguntla" w:date="2023-08-11T07:34:00Z">
        <w:r>
          <w:rPr>
            <w:rFonts w:eastAsia="Calibri"/>
            <w:lang w:val="en-US" w:eastAsia="zh-CN"/>
          </w:rPr>
          <w:t xml:space="preserve">both </w:t>
        </w:r>
      </w:ins>
      <w:ins w:id="278" w:author="Venkatarao Gonuguntla" w:date="2023-08-11T06:33:00Z">
        <w:r w:rsidRPr="00E64890">
          <w:rPr>
            <w:rFonts w:eastAsia="Calibri"/>
            <w:lang w:val="en-US" w:eastAsia="zh-CN"/>
          </w:rPr>
          <w:t>PDCCH with the old TCI state</w:t>
        </w:r>
      </w:ins>
      <w:ins w:id="279" w:author="Venkatarao Gonuguntla" w:date="2023-08-11T07:34:00Z">
        <w:r>
          <w:rPr>
            <w:rFonts w:eastAsia="Calibri"/>
            <w:lang w:val="en-US" w:eastAsia="zh-CN"/>
          </w:rPr>
          <w:t>s</w:t>
        </w:r>
      </w:ins>
      <w:ins w:id="280" w:author="Venkatarao Gonuguntla" w:date="2023-08-11T06:33:00Z">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281" w:author="Venkatarao Gonuguntla" w:date="2023-08-11T06:33:00Z">
                <w:rPr>
                  <w:rFonts w:ascii="Cambria Math" w:eastAsia="Calibri" w:hAnsi="Cambria Math"/>
                </w:rPr>
              </w:ins>
            </m:ctrlPr>
          </m:sSubSupPr>
          <m:e>
            <m:r>
              <w:ins w:id="282" w:author="Venkatarao Gonuguntla" w:date="2023-08-11T06:33:00Z">
                <m:rPr>
                  <m:sty m:val="p"/>
                </m:rPr>
                <w:rPr>
                  <w:rFonts w:ascii="Cambria Math" w:eastAsia="Calibri" w:hAnsi="Cambria Math"/>
                </w:rPr>
                <m:t>3N</m:t>
              </w:ins>
            </m:r>
          </m:e>
          <m:sub>
            <m:r>
              <w:ins w:id="283" w:author="Venkatarao Gonuguntla" w:date="2023-08-11T06:33:00Z">
                <m:rPr>
                  <m:sty m:val="p"/>
                </m:rPr>
                <w:rPr>
                  <w:rFonts w:ascii="Cambria Math" w:eastAsia="Calibri" w:hAnsi="Cambria Math"/>
                </w:rPr>
                <m:t>slot</m:t>
              </w:ins>
            </m:r>
          </m:sub>
          <m:sup>
            <m:r>
              <w:ins w:id="284" w:author="Venkatarao Gonuguntla" w:date="2023-08-11T06:33:00Z">
                <m:rPr>
                  <m:sty m:val="p"/>
                </m:rPr>
                <w:rPr>
                  <w:rFonts w:ascii="Cambria Math" w:eastAsia="Calibri" w:hAnsi="Cambria Math"/>
                </w:rPr>
                <m:t>subframe,µ</m:t>
              </w:ins>
            </m:r>
          </m:sup>
        </m:sSubSup>
      </m:oMath>
      <w:ins w:id="285" w:author="Venkatarao Gonuguntla" w:date="2023-08-11T06:33:00Z">
        <w:r w:rsidRPr="00E64890">
          <w:rPr>
            <w:rFonts w:eastAsia="Malgun Gothic"/>
            <w:lang w:eastAsia="zh-CN"/>
          </w:rPr>
          <w:t xml:space="preserve"> </w:t>
        </w:r>
      </w:ins>
      <w:ins w:id="286" w:author="Venkatarao Gonuguntla" w:date="2023-08-11T15:35:00Z">
        <w:r>
          <w:rPr>
            <w:rFonts w:eastAsia="Calibri"/>
            <w:lang w:val="en-US" w:eastAsia="zh-CN"/>
          </w:rPr>
          <w:t>,</w:t>
        </w:r>
      </w:ins>
    </w:p>
    <w:p w14:paraId="2B2D037D" w14:textId="28E2E8FB" w:rsidR="007D037C" w:rsidRDefault="00552F04" w:rsidP="007D037C">
      <w:pPr>
        <w:spacing w:after="160" w:line="256" w:lineRule="auto"/>
        <w:rPr>
          <w:ins w:id="287" w:author="Venkatarao Gonuguntla" w:date="2023-08-11T07:34:00Z"/>
          <w:rFonts w:eastAsia="Calibri"/>
          <w:lang w:val="en-US" w:eastAsia="zh-CN"/>
        </w:rPr>
      </w:pPr>
      <w:ins w:id="288" w:author="Venkatarao Gonuguntla" w:date="2023-08-11T15:35:00Z">
        <w:r>
          <w:rPr>
            <w:rFonts w:eastAsia="Calibri"/>
            <w:lang w:val="en-US" w:eastAsia="zh-CN"/>
          </w:rPr>
          <w:t>W</w:t>
        </w:r>
      </w:ins>
      <w:ins w:id="289" w:author="Venkatarao Gonuguntla" w:date="2023-08-11T06:33:00Z">
        <w:r w:rsidR="007D037C" w:rsidRPr="00E64890">
          <w:rPr>
            <w:rFonts w:eastAsia="Calibri"/>
            <w:lang w:val="en-US" w:eastAsia="zh-CN"/>
          </w:rPr>
          <w:t>here</w:t>
        </w:r>
      </w:ins>
      <w:r>
        <w:rPr>
          <w:rFonts w:eastAsia="Calibri"/>
          <w:lang w:val="en-US" w:eastAsia="zh-CN"/>
        </w:rPr>
        <w:t>:</w:t>
      </w:r>
      <w:ins w:id="290" w:author="Venkatarao Gonuguntla" w:date="2023-08-11T06:33:00Z">
        <w:r w:rsidR="007D037C" w:rsidRPr="00E64890">
          <w:rPr>
            <w:rFonts w:eastAsia="Calibri"/>
            <w:lang w:val="en-US" w:eastAsia="zh-CN"/>
          </w:rPr>
          <w:t xml:space="preserve"> </w:t>
        </w:r>
      </w:ins>
    </w:p>
    <w:p w14:paraId="78EB9638" w14:textId="77777777" w:rsidR="007D037C" w:rsidRPr="00E64890" w:rsidRDefault="007D037C" w:rsidP="007D037C">
      <w:pPr>
        <w:spacing w:after="160" w:line="256" w:lineRule="auto"/>
        <w:ind w:left="284"/>
        <w:rPr>
          <w:ins w:id="291" w:author="Venkatarao Gonuguntla" w:date="2023-08-11T06:33:00Z"/>
          <w:rFonts w:eastAsia="Malgun Gothic"/>
          <w:lang w:val="en-US" w:eastAsia="zh-CN"/>
        </w:rPr>
      </w:pPr>
      <w:ins w:id="292" w:author="Venkatarao Gonuguntla" w:date="2023-08-11T07:34:00Z">
        <w:r w:rsidRPr="00E64890">
          <w:rPr>
            <w:rFonts w:eastAsia="Calibri"/>
            <w:lang w:eastAsia="zh-CN"/>
          </w:rPr>
          <w:t>-</w:t>
        </w:r>
        <w:r w:rsidRPr="00E64890">
          <w:rPr>
            <w:rFonts w:eastAsia="Calibri"/>
            <w:lang w:eastAsia="zh-CN"/>
          </w:rPr>
          <w:tab/>
        </w:r>
      </w:ins>
      <w:ins w:id="293" w:author="Venkatarao Gonuguntla" w:date="2023-08-11T06:33:00Z">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ins>
      <w:ins w:id="294" w:author="Venkatarao Gonuguntla" w:date="2023-08-11T07:35:00Z">
        <w:r>
          <w:rPr>
            <w:rFonts w:eastAsia="Malgun Gothic"/>
            <w:lang w:val="en-US" w:eastAsia="zh-CN"/>
          </w:rPr>
          <w:t>.</w:t>
        </w:r>
      </w:ins>
      <w:ins w:id="295" w:author="Venkatarao Gonuguntla" w:date="2023-08-11T06:33:00Z">
        <w:r w:rsidRPr="00E64890">
          <w:rPr>
            <w:rFonts w:eastAsia="Malgun Gothic"/>
            <w:lang w:val="en-US" w:eastAsia="zh-CN"/>
          </w:rPr>
          <w:t xml:space="preserve"> </w:t>
        </w:r>
      </w:ins>
    </w:p>
    <w:p w14:paraId="00EECAF3" w14:textId="77777777" w:rsidR="007D037C" w:rsidRDefault="007D037C" w:rsidP="007D037C">
      <w:pPr>
        <w:spacing w:after="160" w:line="256" w:lineRule="auto"/>
        <w:ind w:left="568" w:hanging="284"/>
        <w:rPr>
          <w:ins w:id="296" w:author="Venkatarao Gonuguntla" w:date="2023-08-11T08:07:00Z"/>
          <w:rFonts w:eastAsia="Calibri"/>
          <w:lang w:val="en-US" w:eastAsia="zh-CN"/>
        </w:rPr>
      </w:pPr>
      <w:ins w:id="297"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ins>
      <w:ins w:id="298" w:author="Venkatarao Gonuguntla" w:date="2023-08-11T15:33:00Z">
        <w:r>
          <w:rPr>
            <w:rFonts w:eastAsia="Calibri"/>
            <w:vertAlign w:val="subscript"/>
            <w:lang w:val="en-US" w:eastAsia="zh-CN"/>
          </w:rPr>
          <w:t>p</w:t>
        </w:r>
      </w:ins>
      <w:ins w:id="299" w:author="Venkatarao Gonuguntla" w:date="2023-08-11T06:33: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300" w:author="Venkatarao Gonuguntla" w:date="2023-08-11T08:07:00Z">
        <w:r>
          <w:rPr>
            <w:rFonts w:eastAsia="Calibri"/>
            <w:lang w:val="en-US" w:eastAsia="zh-CN"/>
          </w:rPr>
          <w:t>(</w:t>
        </w:r>
      </w:ins>
      <w:ins w:id="301" w:author="Venkatarao Gonuguntla" w:date="2023-08-11T08:06:00Z">
        <w:r>
          <w:rPr>
            <w:rFonts w:eastAsia="Calibri"/>
            <w:lang w:val="en-US" w:eastAsia="zh-CN"/>
          </w:rPr>
          <w:t>asso</w:t>
        </w:r>
      </w:ins>
      <w:ins w:id="302" w:author="Venkatarao Gonuguntla" w:date="2023-08-11T08:07:00Z">
        <w:r>
          <w:rPr>
            <w:rFonts w:eastAsia="Calibri"/>
            <w:lang w:val="en-US" w:eastAsia="zh-CN"/>
          </w:rPr>
          <w:t xml:space="preserve">ciated </w:t>
        </w:r>
        <w:bookmarkStart w:id="303" w:name="_Hlk142660536"/>
        <w:r>
          <w:rPr>
            <w:rFonts w:eastAsia="Calibri"/>
            <w:lang w:val="en-US" w:eastAsia="zh-CN"/>
          </w:rPr>
          <w:t xml:space="preserve">with </w:t>
        </w:r>
      </w:ins>
      <w:ins w:id="304" w:author="Venkatarao Gonuguntla" w:date="2023-08-11T15:34:00Z">
        <w:r>
          <w:rPr>
            <w:rFonts w:eastAsia="Calibri"/>
            <w:lang w:val="en-US" w:eastAsia="zh-CN"/>
          </w:rPr>
          <w:t xml:space="preserve">TCI state of </w:t>
        </w:r>
      </w:ins>
      <w:ins w:id="305" w:author="Venkatarao Gonuguntla" w:date="2023-08-11T15:33:00Z">
        <w:r>
          <w:rPr>
            <w:rFonts w:eastAsia="Calibri"/>
            <w:lang w:val="en-US" w:eastAsia="zh-CN"/>
          </w:rPr>
          <w:t>CORESET</w:t>
        </w:r>
      </w:ins>
      <w:ins w:id="306" w:author="Venkatarao Gonuguntla" w:date="2023-08-11T15:34:00Z">
        <w:r>
          <w:rPr>
            <w:rFonts w:eastAsia="Calibri"/>
            <w:lang w:val="en-US" w:eastAsia="zh-CN"/>
          </w:rPr>
          <w:t xml:space="preserve"> p</w:t>
        </w:r>
      </w:ins>
      <w:bookmarkEnd w:id="303"/>
      <w:ins w:id="307" w:author="Venkatarao Gonuguntla" w:date="2023-08-11T08:07:00Z">
        <w:r>
          <w:rPr>
            <w:rFonts w:eastAsia="Calibri"/>
            <w:lang w:val="en-US" w:eastAsia="zh-CN"/>
          </w:rPr>
          <w:t xml:space="preserve">) </w:t>
        </w:r>
      </w:ins>
      <w:ins w:id="308" w:author="Venkatarao Gonuguntla" w:date="2023-08-11T06:33:00Z">
        <w:r w:rsidRPr="00E64890">
          <w:rPr>
            <w:rFonts w:eastAsia="Calibri"/>
            <w:lang w:val="en-US" w:eastAsia="zh-CN"/>
          </w:rPr>
          <w:t>after MAC CE command is decoded by the UE; The SSB shall be the QCL-TypeA or QCL-TypeC to target TCI state</w:t>
        </w:r>
      </w:ins>
      <w:ins w:id="309" w:author="Venkatarao Gonuguntla" w:date="2023-08-11T07:35:00Z">
        <w:r>
          <w:rPr>
            <w:rFonts w:eastAsia="Calibri"/>
            <w:lang w:val="en-US" w:eastAsia="zh-CN"/>
          </w:rPr>
          <w:t>.</w:t>
        </w:r>
      </w:ins>
    </w:p>
    <w:p w14:paraId="63EC6F44" w14:textId="77777777" w:rsidR="007D037C" w:rsidRPr="00E64890" w:rsidRDefault="007D037C" w:rsidP="007D037C">
      <w:pPr>
        <w:spacing w:after="160" w:line="256" w:lineRule="auto"/>
        <w:ind w:left="568" w:hanging="284"/>
        <w:rPr>
          <w:ins w:id="310" w:author="Venkatarao Gonuguntla" w:date="2023-08-11T06:33:00Z"/>
          <w:rFonts w:eastAsia="Calibri"/>
          <w:lang w:val="en-US" w:eastAsia="zh-CN"/>
        </w:rPr>
      </w:pPr>
      <w:ins w:id="311" w:author="Venkatarao Gonuguntla" w:date="2023-08-11T08:07: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ins>
      <w:ins w:id="312" w:author="Venkatarao Gonuguntla" w:date="2023-08-11T15:34:00Z">
        <w:r>
          <w:rPr>
            <w:rFonts w:eastAsia="Calibri"/>
            <w:vertAlign w:val="subscript"/>
            <w:lang w:val="en-US" w:eastAsia="zh-CN"/>
          </w:rPr>
          <w:t>q</w:t>
        </w:r>
      </w:ins>
      <w:ins w:id="313" w:author="Venkatarao Gonuguntla" w:date="2023-08-11T08:07: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ins>
      <w:ins w:id="314" w:author="Venkatarao Gonuguntla" w:date="2023-08-11T15:34:00Z">
        <w:r>
          <w:rPr>
            <w:rFonts w:eastAsia="Calibri"/>
            <w:lang w:val="en-US" w:eastAsia="zh-CN"/>
          </w:rPr>
          <w:t>with TCI state of CORESET q</w:t>
        </w:r>
      </w:ins>
      <w:ins w:id="315" w:author="Venkatarao Gonuguntla" w:date="2023-08-11T08:07:00Z">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ins>
    </w:p>
    <w:p w14:paraId="00757D3E" w14:textId="77777777" w:rsidR="007D037C" w:rsidRPr="00E64890" w:rsidRDefault="007D037C" w:rsidP="007D037C">
      <w:pPr>
        <w:spacing w:after="160" w:line="256" w:lineRule="auto"/>
        <w:ind w:left="568" w:hanging="284"/>
        <w:rPr>
          <w:ins w:id="316" w:author="Venkatarao Gonuguntla" w:date="2023-08-11T06:33:00Z"/>
          <w:rFonts w:eastAsia="Calibri"/>
          <w:lang w:val="en-US" w:eastAsia="zh-CN"/>
        </w:rPr>
      </w:pPr>
      <w:ins w:id="317" w:author="Venkatarao Gonuguntla" w:date="2023-08-11T06:33: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ins>
      <w:ins w:id="318" w:author="Venkatarao Gonuguntla" w:date="2023-08-11T07:34:00Z">
        <w:r>
          <w:rPr>
            <w:rFonts w:eastAsia="Calibri"/>
            <w:lang w:val="en-US" w:eastAsia="zh-CN"/>
          </w:rPr>
          <w:t>.</w:t>
        </w:r>
      </w:ins>
      <w:ins w:id="319" w:author="Venkatarao Gonuguntla" w:date="2023-08-11T06:33:00Z">
        <w:r w:rsidRPr="00E64890">
          <w:rPr>
            <w:rFonts w:eastAsia="Calibri"/>
            <w:lang w:val="en-US" w:eastAsia="zh-CN"/>
          </w:rPr>
          <w:t xml:space="preserve"> </w:t>
        </w:r>
      </w:ins>
    </w:p>
    <w:p w14:paraId="365263EE" w14:textId="77777777" w:rsidR="007D037C" w:rsidRDefault="007D037C" w:rsidP="007D037C">
      <w:pPr>
        <w:spacing w:after="160" w:line="256" w:lineRule="auto"/>
        <w:ind w:left="568" w:hanging="284"/>
        <w:rPr>
          <w:ins w:id="320" w:author="Venkatarao Gonuguntla" w:date="2023-08-11T07:27:00Z"/>
          <w:rFonts w:eastAsia="Calibri"/>
          <w:lang w:val="en-US" w:eastAsia="zh-CN"/>
        </w:rPr>
      </w:pPr>
      <w:ins w:id="321" w:author="Venkatarao Gonuguntla" w:date="2023-08-11T06:33:00Z">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11D061FA" w14:textId="77777777" w:rsidR="007D037C" w:rsidRDefault="007D037C" w:rsidP="007D037C">
      <w:pPr>
        <w:spacing w:after="160" w:line="256" w:lineRule="auto"/>
        <w:ind w:left="568" w:hanging="284"/>
        <w:rPr>
          <w:ins w:id="322" w:author="Venkatarao Gonuguntla" w:date="2023-08-11T07:59:00Z"/>
          <w:rFonts w:eastAsia="Calibri"/>
          <w:lang w:val="en-US" w:eastAsia="zh-CN"/>
        </w:rPr>
      </w:pPr>
      <w:ins w:id="323" w:author="Venkatarao Gonuguntla" w:date="2023-08-11T07:27:00Z">
        <w:r w:rsidRPr="00E64890">
          <w:rPr>
            <w:rFonts w:eastAsia="Calibri"/>
            <w:lang w:eastAsia="zh-CN"/>
          </w:rPr>
          <w:t>-</w:t>
        </w:r>
        <w:r>
          <w:rPr>
            <w:rFonts w:eastAsia="Calibri"/>
            <w:lang w:eastAsia="zh-CN"/>
          </w:rPr>
          <w:tab/>
        </w:r>
        <w:r>
          <w:rPr>
            <w:rFonts w:eastAsia="Calibri"/>
            <w:lang w:val="en-US" w:eastAsia="zh-CN"/>
          </w:rPr>
          <w:t>N1</w:t>
        </w:r>
        <w:r w:rsidRPr="00E64890">
          <w:rPr>
            <w:rFonts w:eastAsia="Calibri"/>
            <w:lang w:val="en-US" w:eastAsia="zh-CN"/>
          </w:rPr>
          <w:t xml:space="preserve"> = 1</w:t>
        </w:r>
      </w:ins>
      <w:ins w:id="324" w:author="Venkatarao Gonuguntla" w:date="2023-08-23T23:26:00Z">
        <w:r>
          <w:rPr>
            <w:rFonts w:eastAsia="Calibri"/>
            <w:lang w:val="en-US" w:eastAsia="zh-CN"/>
          </w:rPr>
          <w:t xml:space="preserve"> </w:t>
        </w:r>
      </w:ins>
      <w:ins w:id="325" w:author="Venkatarao Gonuguntla" w:date="2023-08-11T07:27:00Z">
        <w:r>
          <w:rPr>
            <w:rFonts w:eastAsia="Calibri"/>
            <w:lang w:val="en-US" w:eastAsia="zh-CN"/>
          </w:rPr>
          <w:t xml:space="preserve">if the </w:t>
        </w:r>
      </w:ins>
      <w:ins w:id="326" w:author="Venkatarao Gonuguntla" w:date="2023-08-23T23:24:00Z">
        <w:r>
          <w:rPr>
            <w:rFonts w:eastAsia="Calibri"/>
            <w:lang w:val="en-US" w:eastAsia="zh-CN"/>
          </w:rPr>
          <w:t>target TCI state</w:t>
        </w:r>
      </w:ins>
      <w:ins w:id="327" w:author="Venkatarao Gonuguntla" w:date="2023-08-23T23:25:00Z">
        <w:r>
          <w:rPr>
            <w:rFonts w:eastAsia="Calibri"/>
            <w:lang w:val="en-US" w:eastAsia="zh-CN"/>
          </w:rPr>
          <w:t>(s)</w:t>
        </w:r>
      </w:ins>
      <w:ins w:id="328" w:author="Venkatarao Gonuguntla" w:date="2023-08-23T23:24:00Z">
        <w:r>
          <w:rPr>
            <w:rFonts w:eastAsia="Calibri"/>
            <w:lang w:val="en-US" w:eastAsia="zh-CN"/>
          </w:rPr>
          <w:t xml:space="preserve"> is not in the active TCI list </w:t>
        </w:r>
      </w:ins>
      <w:ins w:id="329" w:author="Venkatarao Gonuguntla" w:date="2023-08-23T23:25:00Z">
        <w:r>
          <w:rPr>
            <w:rFonts w:eastAsia="Calibri"/>
            <w:lang w:val="en-US" w:eastAsia="zh-CN"/>
          </w:rPr>
          <w:t>or</w:t>
        </w:r>
      </w:ins>
      <w:ins w:id="330" w:author="Venkatarao Gonuguntla" w:date="2023-08-23T23:24:00Z">
        <w:r>
          <w:rPr>
            <w:rFonts w:eastAsia="Calibri"/>
            <w:lang w:val="en-US" w:eastAsia="zh-CN"/>
          </w:rPr>
          <w:t xml:space="preserve"> </w:t>
        </w:r>
      </w:ins>
      <w:ins w:id="331" w:author="Venkatarao Gonuguntla" w:date="2023-08-11T07:28:00Z">
        <w:r w:rsidRPr="00E64890">
          <w:rPr>
            <w:rFonts w:eastAsia="Malgun Gothic"/>
            <w:lang w:val="en-US" w:eastAsia="zh-CN"/>
          </w:rPr>
          <w:t>T</w:t>
        </w:r>
        <w:r w:rsidRPr="00E64890">
          <w:rPr>
            <w:rFonts w:eastAsia="Malgun Gothic"/>
            <w:vertAlign w:val="subscript"/>
            <w:lang w:val="en-US" w:eastAsia="zh-CN"/>
          </w:rPr>
          <w:t>first-SSB</w:t>
        </w:r>
      </w:ins>
      <w:ins w:id="332" w:author="Venkatarao Gonuguntla" w:date="2023-08-23T23:26:00Z">
        <w:r>
          <w:rPr>
            <w:rFonts w:eastAsia="Malgun Gothic"/>
            <w:vertAlign w:val="subscript"/>
            <w:lang w:val="en-US" w:eastAsia="zh-CN"/>
          </w:rPr>
          <w:t>p</w:t>
        </w:r>
      </w:ins>
      <w:ins w:id="333" w:author="Venkatarao Gonuguntla" w:date="2023-08-23T23:28:00Z">
        <w:r>
          <w:rPr>
            <w:rFonts w:eastAsia="Calibri"/>
            <w:lang w:val="en-US" w:eastAsia="zh-CN"/>
          </w:rPr>
          <w:t>/</w:t>
        </w:r>
      </w:ins>
      <w:ins w:id="334" w:author="Venkatarao Gonuguntla" w:date="2023-08-23T23:27:00Z">
        <w:r w:rsidRPr="00E64890">
          <w:rPr>
            <w:rFonts w:eastAsia="Malgun Gothic"/>
            <w:lang w:val="en-US" w:eastAsia="zh-CN"/>
          </w:rPr>
          <w:t>T</w:t>
        </w:r>
        <w:r w:rsidRPr="00E64890">
          <w:rPr>
            <w:rFonts w:eastAsia="Malgun Gothic"/>
            <w:vertAlign w:val="subscript"/>
            <w:lang w:val="en-US" w:eastAsia="zh-CN"/>
          </w:rPr>
          <w:t>first-SSB</w:t>
        </w:r>
        <w:r>
          <w:rPr>
            <w:rFonts w:eastAsia="Malgun Gothic"/>
            <w:vertAlign w:val="subscript"/>
            <w:lang w:val="en-US" w:eastAsia="zh-CN"/>
          </w:rPr>
          <w:t>q</w:t>
        </w:r>
        <w:r>
          <w:rPr>
            <w:rFonts w:eastAsia="Calibri"/>
            <w:lang w:val="en-US" w:eastAsia="zh-CN"/>
          </w:rPr>
          <w:t xml:space="preserve"> </w:t>
        </w:r>
      </w:ins>
      <w:ins w:id="335" w:author="Venkatarao Gonuguntla" w:date="2023-08-11T07:30:00Z">
        <w:r>
          <w:rPr>
            <w:rFonts w:eastAsia="Calibri"/>
            <w:lang w:val="en-US" w:eastAsia="zh-CN"/>
          </w:rPr>
          <w:t xml:space="preserve">after </w:t>
        </w:r>
      </w:ins>
      <w:ins w:id="336" w:author="Venkatarao Gonuguntla" w:date="2023-08-11T07:28:00Z">
        <w:r w:rsidRPr="00E64890">
          <w:rPr>
            <w:rFonts w:eastAsia="Calibri"/>
            <w:lang w:val="en-US" w:eastAsia="zh-CN"/>
          </w:rPr>
          <w:t>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ins>
      <m:oMath>
        <m:sSubSup>
          <m:sSubSupPr>
            <m:ctrlPr>
              <w:ins w:id="337" w:author="Venkatarao Gonuguntla" w:date="2023-08-11T07:28:00Z">
                <w:rPr>
                  <w:rFonts w:ascii="Cambria Math" w:eastAsia="Calibri" w:hAnsi="Cambria Math"/>
                </w:rPr>
              </w:ins>
            </m:ctrlPr>
          </m:sSubSupPr>
          <m:e>
            <m:r>
              <w:ins w:id="338" w:author="Venkatarao Gonuguntla" w:date="2023-08-11T07:28:00Z">
                <m:rPr>
                  <m:sty m:val="p"/>
                </m:rPr>
                <w:rPr>
                  <w:rFonts w:ascii="Cambria Math" w:eastAsia="Calibri" w:hAnsi="Cambria Math"/>
                </w:rPr>
                <m:t>3N</m:t>
              </w:ins>
            </m:r>
          </m:e>
          <m:sub>
            <m:r>
              <w:ins w:id="339" w:author="Venkatarao Gonuguntla" w:date="2023-08-11T07:28:00Z">
                <m:rPr>
                  <m:sty m:val="p"/>
                </m:rPr>
                <w:rPr>
                  <w:rFonts w:ascii="Cambria Math" w:eastAsia="Calibri" w:hAnsi="Cambria Math"/>
                </w:rPr>
                <m:t>slot</m:t>
              </w:ins>
            </m:r>
          </m:sub>
          <m:sup>
            <m:r>
              <w:ins w:id="340" w:author="Venkatarao Gonuguntla" w:date="2023-08-11T07:28:00Z">
                <m:rPr>
                  <m:sty m:val="p"/>
                </m:rPr>
                <w:rPr>
                  <w:rFonts w:ascii="Cambria Math" w:eastAsia="Calibri" w:hAnsi="Cambria Math"/>
                </w:rPr>
                <m:t>subframe,µ</m:t>
              </w:ins>
            </m:r>
          </m:sup>
        </m:sSubSup>
      </m:oMath>
      <w:ins w:id="341" w:author="Venkatarao Gonuguntla" w:date="2023-08-11T07:31:00Z">
        <w:r>
          <w:rPr>
            <w:rFonts w:eastAsia="Malgun Gothic"/>
            <w:lang w:val="en-US" w:eastAsia="zh-CN"/>
          </w:rPr>
          <w:t xml:space="preserve"> </w:t>
        </w:r>
        <w:r>
          <w:rPr>
            <w:rFonts w:eastAsia="Calibri"/>
            <w:lang w:val="en-US" w:eastAsia="zh-CN"/>
          </w:rPr>
          <w:t xml:space="preserve">is received within </w:t>
        </w:r>
      </w:ins>
      <w:ins w:id="342" w:author="Venkatarao Gonuguntla" w:date="2023-08-25T08:11:00Z">
        <w:r>
          <w:rPr>
            <w:rFonts w:eastAsia="Calibri"/>
            <w:lang w:val="en-US" w:eastAsia="zh-CN"/>
          </w:rPr>
          <w:t>[</w:t>
        </w:r>
      </w:ins>
      <w:ins w:id="343" w:author="Venkatarao Gonuguntla" w:date="2023-08-11T07:31:00Z">
        <w:r>
          <w:rPr>
            <w:rFonts w:eastAsia="Calibri"/>
            <w:lang w:val="en-US" w:eastAsia="zh-CN"/>
          </w:rPr>
          <w:t>1</w:t>
        </w:r>
      </w:ins>
      <w:ins w:id="344" w:author="Venkatarao Gonuguntla" w:date="2023-08-23T23:21:00Z">
        <w:r>
          <w:rPr>
            <w:rFonts w:eastAsia="Calibri"/>
            <w:lang w:val="en-US" w:eastAsia="zh-CN"/>
          </w:rPr>
          <w:t>2</w:t>
        </w:r>
      </w:ins>
      <w:ins w:id="345" w:author="Venkatarao Gonuguntla" w:date="2023-08-23T23:23:00Z">
        <w:r>
          <w:rPr>
            <w:rFonts w:eastAsia="Calibri"/>
            <w:lang w:val="en-US" w:eastAsia="zh-CN"/>
          </w:rPr>
          <w:t>5</w:t>
        </w:r>
      </w:ins>
      <w:ins w:id="346" w:author="Venkatarao Gonuguntla" w:date="2023-08-25T08:11:00Z">
        <w:r>
          <w:rPr>
            <w:rFonts w:eastAsia="Calibri"/>
            <w:lang w:val="en-US" w:eastAsia="zh-CN"/>
          </w:rPr>
          <w:t>]</w:t>
        </w:r>
      </w:ins>
      <w:ins w:id="347" w:author="Venkatarao Gonuguntla" w:date="2023-08-11T07:31:00Z">
        <w:r>
          <w:rPr>
            <w:rFonts w:eastAsia="Calibri"/>
            <w:lang w:val="en-US" w:eastAsia="zh-CN"/>
          </w:rPr>
          <w:t>µs, 0 otherwise.</w:t>
        </w:r>
      </w:ins>
    </w:p>
    <w:p w14:paraId="024B81D3" w14:textId="77777777" w:rsidR="007D037C" w:rsidRDefault="007D037C" w:rsidP="007D037C">
      <w:pPr>
        <w:spacing w:after="160" w:line="256" w:lineRule="auto"/>
        <w:ind w:left="568" w:hanging="284"/>
        <w:rPr>
          <w:ins w:id="348" w:author="Venkatarao Gonuguntla" w:date="2023-08-11T07:26:00Z"/>
          <w:rFonts w:eastAsia="Calibri"/>
          <w:lang w:val="en-US" w:eastAsia="zh-CN"/>
        </w:rPr>
      </w:pPr>
    </w:p>
    <w:p w14:paraId="25C03280" w14:textId="03A16478" w:rsidR="007D037C" w:rsidRDefault="007D037C" w:rsidP="007D037C">
      <w:pPr>
        <w:pStyle w:val="Heading4"/>
        <w:rPr>
          <w:ins w:id="349" w:author="Venkatarao Gonuguntla" w:date="2023-08-11T07:59:00Z"/>
          <w:lang w:val="en-US" w:eastAsia="zh-CN"/>
        </w:rPr>
      </w:pPr>
      <w:ins w:id="350" w:author="Venkatarao Gonuguntla" w:date="2023-08-11T07:59:00Z">
        <w:r>
          <w:rPr>
            <w:lang w:val="en-US" w:eastAsia="zh-CN"/>
          </w:rPr>
          <w:t>8.10D.3.2</w:t>
        </w:r>
        <w:r>
          <w:rPr>
            <w:lang w:val="en-US" w:eastAsia="zh-CN"/>
          </w:rPr>
          <w:tab/>
        </w:r>
        <w:r w:rsidRPr="00C37805">
          <w:rPr>
            <w:lang w:val="en-US" w:eastAsia="zh-CN"/>
          </w:rPr>
          <w:t xml:space="preserve">MAC-CE based </w:t>
        </w:r>
      </w:ins>
      <w:ins w:id="351" w:author="Venkatarao Gonuguntla" w:date="2023-08-11T08:13:00Z">
        <w:r>
          <w:rPr>
            <w:lang w:val="en-US" w:eastAsia="zh-CN"/>
          </w:rPr>
          <w:t xml:space="preserve">dual </w:t>
        </w:r>
      </w:ins>
      <w:ins w:id="352" w:author="Venkatarao Gonuguntla" w:date="2023-09-27T18:49:00Z">
        <w:r w:rsidR="007B02CB">
          <w:rPr>
            <w:lang w:val="en-US" w:eastAsia="zh-CN"/>
          </w:rPr>
          <w:t xml:space="preserve">DL </w:t>
        </w:r>
      </w:ins>
      <w:ins w:id="353" w:author="Venkatarao Gonuguntla" w:date="2023-08-11T07:59:00Z">
        <w:r w:rsidRPr="00C37805">
          <w:rPr>
            <w:lang w:val="en-US" w:eastAsia="zh-CN"/>
          </w:rPr>
          <w:t>TCI state switch</w:t>
        </w:r>
      </w:ins>
      <w:ins w:id="354" w:author="Venkatarao Gonuguntla" w:date="2023-08-11T15:34:00Z">
        <w:r>
          <w:rPr>
            <w:lang w:val="en-US" w:eastAsia="zh-CN"/>
          </w:rPr>
          <w:t>ing</w:t>
        </w:r>
      </w:ins>
      <w:ins w:id="355" w:author="Venkatarao Gonuguntla" w:date="2023-08-11T07:59:00Z">
        <w:r w:rsidRPr="00C37805">
          <w:rPr>
            <w:lang w:val="en-US" w:eastAsia="zh-CN"/>
          </w:rPr>
          <w:t xml:space="preserve"> delay for </w:t>
        </w:r>
        <w:r>
          <w:rPr>
            <w:lang w:val="en-US" w:eastAsia="zh-CN"/>
          </w:rPr>
          <w:t>m</w:t>
        </w:r>
        <w:r w:rsidRPr="00C37805">
          <w:rPr>
            <w:lang w:val="en-US" w:eastAsia="zh-CN"/>
          </w:rPr>
          <w:t xml:space="preserve">DCI </w:t>
        </w:r>
      </w:ins>
    </w:p>
    <w:p w14:paraId="595E30D7" w14:textId="77777777" w:rsidR="007D037C" w:rsidRDefault="007D037C" w:rsidP="007D037C">
      <w:pPr>
        <w:spacing w:after="160" w:line="256" w:lineRule="auto"/>
        <w:rPr>
          <w:ins w:id="356" w:author="Venkatarao Gonuguntla" w:date="2023-08-11T08:33:00Z"/>
          <w:rFonts w:eastAsia="Malgun Gothic"/>
          <w:lang w:val="en-US" w:eastAsia="zh-CN"/>
        </w:rPr>
      </w:pPr>
      <w:ins w:id="357" w:author="Venkatarao Gonuguntla" w:date="2023-08-11T08:23:00Z">
        <w:r>
          <w:rPr>
            <w:rFonts w:eastAsia="Malgun Gothic"/>
            <w:lang w:val="en-US" w:eastAsia="zh-CN"/>
          </w:rPr>
          <w:t xml:space="preserve">The requirement in this clause applies when UE is </w:t>
        </w:r>
      </w:ins>
      <w:ins w:id="358" w:author="Venkatarao Gonuguntla" w:date="2023-08-11T08:24:00Z">
        <w:r>
          <w:rPr>
            <w:rFonts w:eastAsia="Malgun Gothic"/>
            <w:lang w:val="en-US" w:eastAsia="zh-CN"/>
          </w:rPr>
          <w:t xml:space="preserve">capable of </w:t>
        </w:r>
        <w:r w:rsidRPr="00F23F90">
          <w:rPr>
            <w:i/>
          </w:rPr>
          <w:t>multiDCI-MultiTRP-r16</w:t>
        </w:r>
        <w:r>
          <w:rPr>
            <w:rFonts w:eastAsia="Malgun Gothic"/>
            <w:lang w:val="en-US" w:eastAsia="zh-CN"/>
          </w:rPr>
          <w:t xml:space="preserve"> and </w:t>
        </w:r>
      </w:ins>
      <w:ins w:id="359" w:author="Venkatarao Gonuguntla" w:date="2023-08-11T08:32:00Z">
        <w:r>
          <w:rPr>
            <w:rFonts w:eastAsia="Malgun Gothic"/>
            <w:lang w:val="en-US" w:eastAsia="zh-CN"/>
          </w:rPr>
          <w:t>configured</w:t>
        </w:r>
      </w:ins>
      <w:ins w:id="360" w:author="Venkatarao Gonuguntla" w:date="2023-08-11T08:23:00Z">
        <w:r>
          <w:rPr>
            <w:rFonts w:eastAsia="Malgun Gothic"/>
            <w:lang w:val="en-US" w:eastAsia="zh-CN"/>
          </w:rPr>
          <w:t xml:space="preserve"> wi</w:t>
        </w:r>
      </w:ins>
      <w:ins w:id="361" w:author="Venkatarao Gonuguntla" w:date="2023-08-11T08:24:00Z">
        <w:r>
          <w:rPr>
            <w:rFonts w:eastAsia="Malgun Gothic"/>
            <w:lang w:val="en-US" w:eastAsia="zh-CN"/>
          </w:rPr>
          <w:t xml:space="preserve">th different </w:t>
        </w:r>
      </w:ins>
      <w:ins w:id="362" w:author="Venkatarao Gonuguntla" w:date="2023-08-11T08:23:00Z">
        <w:r w:rsidRPr="00F23F90">
          <w:rPr>
            <w:rFonts w:eastAsia="Malgun Gothic"/>
            <w:i/>
            <w:lang w:val="en-US" w:eastAsia="zh-CN"/>
          </w:rPr>
          <w:t>CORESETPoolIndex</w:t>
        </w:r>
      </w:ins>
      <w:ins w:id="363" w:author="Venkatarao Gonuguntla" w:date="2023-08-11T08:24:00Z">
        <w:r>
          <w:rPr>
            <w:rFonts w:eastAsia="Malgun Gothic"/>
            <w:lang w:val="en-US" w:eastAsia="zh-CN"/>
          </w:rPr>
          <w:t>.</w:t>
        </w:r>
      </w:ins>
    </w:p>
    <w:p w14:paraId="0D849EDF" w14:textId="77777777" w:rsidR="007D037C" w:rsidRDefault="007D037C" w:rsidP="007D037C">
      <w:pPr>
        <w:spacing w:after="160" w:line="256" w:lineRule="auto"/>
        <w:rPr>
          <w:ins w:id="364" w:author="Venkatarao Gonuguntla" w:date="2023-08-11T08:35:00Z"/>
          <w:rFonts w:eastAsia="Calibri"/>
          <w:lang w:val="en-US" w:eastAsia="zh-CN"/>
        </w:rPr>
      </w:pPr>
      <w:ins w:id="365" w:author="Venkatarao Gonuguntla" w:date="2023-08-11T08:33:00Z">
        <w:r>
          <w:rPr>
            <w:rFonts w:eastAsia="Malgun Gothic"/>
            <w:lang w:val="en-US" w:eastAsia="zh-CN"/>
          </w:rPr>
          <w:t xml:space="preserve">When a MAC CE command indicating a TCI state switch for </w:t>
        </w:r>
        <w:r w:rsidRPr="00F23F90">
          <w:rPr>
            <w:rFonts w:eastAsia="Malgun Gothic"/>
            <w:i/>
            <w:lang w:val="en-US" w:eastAsia="zh-CN"/>
          </w:rPr>
          <w:t>CORESETPoolIndex p</w:t>
        </w:r>
        <w:r>
          <w:rPr>
            <w:rFonts w:eastAsia="Malgun Gothic"/>
            <w:lang w:val="en-US" w:eastAsia="zh-CN"/>
          </w:rPr>
          <w:t xml:space="preserve"> is received at </w:t>
        </w:r>
      </w:ins>
      <w:ins w:id="366" w:author="Venkatarao Gonuguntla" w:date="2023-08-11T08:34:00Z">
        <w:r>
          <w:rPr>
            <w:rFonts w:eastAsia="Malgun Gothic"/>
            <w:lang w:val="en-US" w:eastAsia="zh-CN"/>
          </w:rPr>
          <w:t xml:space="preserve">slot n, and if the TCI state is known, UE shall be able to receive on the target TCI state </w:t>
        </w:r>
      </w:ins>
      <w:ins w:id="367" w:author="Venkatarao Gonuguntla" w:date="2023-08-11T08:35:00Z">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w:ins>
      <m:oMath>
        <m:sSubSup>
          <m:sSubSupPr>
            <m:ctrlPr>
              <w:ins w:id="368" w:author="Venkatarao Gonuguntla" w:date="2023-08-11T08:35:00Z">
                <w:rPr>
                  <w:rFonts w:ascii="Cambria Math" w:eastAsia="Calibri" w:hAnsi="Cambria Math"/>
                </w:rPr>
              </w:ins>
            </m:ctrlPr>
          </m:sSubSupPr>
          <m:e>
            <m:r>
              <w:ins w:id="369" w:author="Venkatarao Gonuguntla" w:date="2023-08-11T08:35:00Z">
                <m:rPr>
                  <m:sty m:val="p"/>
                </m:rPr>
                <w:rPr>
                  <w:rFonts w:ascii="Cambria Math" w:eastAsia="Calibri" w:hAnsi="Cambria Math"/>
                </w:rPr>
                <m:t>3N</m:t>
              </w:ins>
            </m:r>
          </m:e>
          <m:sub>
            <m:r>
              <w:ins w:id="370" w:author="Venkatarao Gonuguntla" w:date="2023-08-11T08:35:00Z">
                <m:rPr>
                  <m:sty m:val="p"/>
                </m:rPr>
                <w:rPr>
                  <w:rFonts w:ascii="Cambria Math" w:eastAsia="Calibri" w:hAnsi="Cambria Math"/>
                </w:rPr>
                <m:t>slot</m:t>
              </w:ins>
            </m:r>
          </m:sub>
          <m:sup>
            <m:r>
              <w:ins w:id="371" w:author="Venkatarao Gonuguntla" w:date="2023-08-11T08:35:00Z">
                <m:rPr>
                  <m:sty m:val="p"/>
                </m:rPr>
                <w:rPr>
                  <w:rFonts w:ascii="Cambria Math" w:eastAsia="Calibri" w:hAnsi="Cambria Math"/>
                </w:rPr>
                <m:t>subframe,µ</m:t>
              </w:ins>
            </m:r>
          </m:sup>
        </m:sSubSup>
      </m:oMath>
      <w:ins w:id="372" w:author="Venkatarao Gonuguntla" w:date="2023-08-11T08:35:00Z">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w:ins>
      <m:oMath>
        <m:sSubSup>
          <m:sSubSupPr>
            <m:ctrlPr>
              <w:ins w:id="373" w:author="Venkatarao Gonuguntla" w:date="2023-08-11T08:35:00Z">
                <w:rPr>
                  <w:rFonts w:ascii="Cambria Math" w:eastAsia="Calibri" w:hAnsi="Cambria Math"/>
                </w:rPr>
              </w:ins>
            </m:ctrlPr>
          </m:sSubSupPr>
          <m:e>
            <m:r>
              <w:ins w:id="374" w:author="Venkatarao Gonuguntla" w:date="2023-08-11T08:35:00Z">
                <m:rPr>
                  <m:sty m:val="p"/>
                </m:rPr>
                <w:rPr>
                  <w:rFonts w:ascii="Cambria Math" w:eastAsia="Calibri" w:hAnsi="Cambria Math"/>
                </w:rPr>
                <m:t>3N</m:t>
              </w:ins>
            </m:r>
          </m:e>
          <m:sub>
            <m:r>
              <w:ins w:id="375" w:author="Venkatarao Gonuguntla" w:date="2023-08-11T08:35:00Z">
                <m:rPr>
                  <m:sty m:val="p"/>
                </m:rPr>
                <w:rPr>
                  <w:rFonts w:ascii="Cambria Math" w:eastAsia="Calibri" w:hAnsi="Cambria Math"/>
                </w:rPr>
                <m:t>slot</m:t>
              </w:ins>
            </m:r>
          </m:sub>
          <m:sup>
            <m:r>
              <w:ins w:id="376" w:author="Venkatarao Gonuguntla" w:date="2023-08-11T08:35:00Z">
                <m:rPr>
                  <m:sty m:val="p"/>
                </m:rPr>
                <w:rPr>
                  <w:rFonts w:ascii="Cambria Math" w:eastAsia="Calibri" w:hAnsi="Cambria Math"/>
                </w:rPr>
                <m:t>subframe,µ</m:t>
              </w:ins>
            </m:r>
          </m:sup>
        </m:sSubSup>
      </m:oMath>
      <w:ins w:id="377" w:author="Venkatarao Gonuguntla" w:date="2023-08-23T23:30:00Z">
        <w:r>
          <w:rPr>
            <w:rFonts w:eastAsia="Malgun Gothic"/>
            <w:lang w:eastAsia="zh-CN"/>
          </w:rPr>
          <w:t>.</w:t>
        </w:r>
      </w:ins>
    </w:p>
    <w:p w14:paraId="33CF80AB" w14:textId="2598DF9A" w:rsidR="007D037C" w:rsidRDefault="00552F04" w:rsidP="007D037C">
      <w:pPr>
        <w:spacing w:after="160" w:line="256" w:lineRule="auto"/>
        <w:rPr>
          <w:ins w:id="378" w:author="Venkatarao Gonuguntla" w:date="2023-08-11T08:00:00Z"/>
          <w:rFonts w:eastAsia="Calibri"/>
          <w:lang w:val="en-US" w:eastAsia="zh-CN"/>
        </w:rPr>
      </w:pPr>
      <w:ins w:id="379" w:author="Venkatarao Gonuguntla" w:date="2023-08-11T15:36:00Z">
        <w:r>
          <w:rPr>
            <w:rFonts w:eastAsia="Calibri"/>
            <w:lang w:val="en-US" w:eastAsia="zh-CN"/>
          </w:rPr>
          <w:t>W</w:t>
        </w:r>
      </w:ins>
      <w:ins w:id="380" w:author="Venkatarao Gonuguntla" w:date="2023-08-11T08:00:00Z">
        <w:r w:rsidR="007D037C" w:rsidRPr="00E64890">
          <w:rPr>
            <w:rFonts w:eastAsia="Calibri"/>
            <w:lang w:val="en-US" w:eastAsia="zh-CN"/>
          </w:rPr>
          <w:t>here</w:t>
        </w:r>
      </w:ins>
      <w:r>
        <w:rPr>
          <w:rFonts w:eastAsia="Calibri"/>
          <w:lang w:val="en-US" w:eastAsia="zh-CN"/>
        </w:rPr>
        <w:t>:</w:t>
      </w:r>
      <w:ins w:id="381" w:author="Venkatarao Gonuguntla" w:date="2023-08-11T08:00:00Z">
        <w:r w:rsidR="007D037C" w:rsidRPr="00E64890">
          <w:rPr>
            <w:rFonts w:eastAsia="Calibri"/>
            <w:lang w:val="en-US" w:eastAsia="zh-CN"/>
          </w:rPr>
          <w:t xml:space="preserve"> </w:t>
        </w:r>
      </w:ins>
    </w:p>
    <w:p w14:paraId="3A87E7AE" w14:textId="77777777" w:rsidR="007D037C" w:rsidRPr="00E64890" w:rsidRDefault="007D037C" w:rsidP="007D037C">
      <w:pPr>
        <w:spacing w:after="160" w:line="256" w:lineRule="auto"/>
        <w:ind w:left="284"/>
        <w:rPr>
          <w:ins w:id="382" w:author="Venkatarao Gonuguntla" w:date="2023-08-11T08:00:00Z"/>
          <w:rFonts w:eastAsia="Malgun Gothic"/>
          <w:lang w:val="en-US" w:eastAsia="zh-CN"/>
        </w:rPr>
      </w:pPr>
      <w:ins w:id="383" w:author="Venkatarao Gonuguntla" w:date="2023-08-11T08:00:00Z">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ins>
    </w:p>
    <w:p w14:paraId="0ACFC399" w14:textId="77777777" w:rsidR="007D037C" w:rsidRDefault="007D037C" w:rsidP="007D037C">
      <w:pPr>
        <w:spacing w:after="160" w:line="256" w:lineRule="auto"/>
        <w:ind w:left="568" w:hanging="284"/>
        <w:rPr>
          <w:ins w:id="384" w:author="Venkatarao Gonuguntla" w:date="2023-08-11T08:39:00Z"/>
          <w:rFonts w:eastAsia="Calibri"/>
          <w:lang w:val="en-US" w:eastAsia="zh-CN"/>
        </w:rPr>
      </w:pPr>
      <w:ins w:id="385"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ins>
      <w:ins w:id="386" w:author="Venkatarao Gonuguntla" w:date="2023-08-11T08:38:00Z">
        <w:r>
          <w:rPr>
            <w:rFonts w:eastAsia="Calibri"/>
            <w:vertAlign w:val="subscript"/>
            <w:lang w:val="en-US" w:eastAsia="zh-CN"/>
          </w:rPr>
          <w:t>p</w:t>
        </w:r>
      </w:ins>
      <w:ins w:id="387" w:author="Venkatarao Gonuguntla" w:date="2023-08-11T08:00:00Z">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ins>
      <w:ins w:id="388" w:author="Venkatarao Gonuguntla" w:date="2023-08-11T08:38:00Z">
        <w:r>
          <w:rPr>
            <w:rFonts w:eastAsia="Calibri"/>
            <w:lang w:val="en-US" w:eastAsia="zh-CN"/>
          </w:rPr>
          <w:t>(</w:t>
        </w:r>
      </w:ins>
      <w:ins w:id="389" w:author="Venkatarao Gonuguntla" w:date="2023-08-11T08:39:00Z">
        <w:r>
          <w:rPr>
            <w:rFonts w:eastAsia="Calibri"/>
            <w:lang w:val="en-US" w:eastAsia="zh-CN"/>
          </w:rPr>
          <w:t xml:space="preserve">i.e., SSB </w:t>
        </w:r>
      </w:ins>
      <w:ins w:id="390" w:author="Venkatarao Gonuguntla" w:date="2023-08-11T08:38:00Z">
        <w:r>
          <w:rPr>
            <w:rFonts w:eastAsia="Calibri"/>
            <w:lang w:val="en-US" w:eastAsia="zh-CN"/>
          </w:rPr>
          <w:t xml:space="preserve">associated to </w:t>
        </w:r>
        <w:r w:rsidRPr="00F23F90">
          <w:rPr>
            <w:rFonts w:eastAsia="Malgun Gothic"/>
            <w:i/>
            <w:lang w:val="en-US" w:eastAsia="zh-CN"/>
          </w:rPr>
          <w:t>CORESETPoolIndex p</w:t>
        </w:r>
        <w:r>
          <w:rPr>
            <w:rFonts w:eastAsia="Malgun Gothic"/>
            <w:lang w:val="en-US" w:eastAsia="zh-CN"/>
          </w:rPr>
          <w:t>)</w:t>
        </w:r>
        <w:r w:rsidRPr="00E64890">
          <w:rPr>
            <w:rFonts w:eastAsia="Calibri"/>
            <w:lang w:val="en-US" w:eastAsia="zh-CN"/>
          </w:rPr>
          <w:t xml:space="preserve"> </w:t>
        </w:r>
      </w:ins>
      <w:ins w:id="391" w:author="Venkatarao Gonuguntla" w:date="2023-08-11T08:00:00Z">
        <w:r w:rsidRPr="00E64890">
          <w:rPr>
            <w:rFonts w:eastAsia="Calibri"/>
            <w:lang w:val="en-US" w:eastAsia="zh-CN"/>
          </w:rPr>
          <w:t>after MAC CE command is decoded by the UE; The SSB shall be the QCL-TypeA or QCL-TypeC to target TCI state</w:t>
        </w:r>
        <w:r>
          <w:rPr>
            <w:rFonts w:eastAsia="Calibri"/>
            <w:lang w:val="en-US" w:eastAsia="zh-CN"/>
          </w:rPr>
          <w:t>.</w:t>
        </w:r>
      </w:ins>
    </w:p>
    <w:p w14:paraId="5F8F7FB3" w14:textId="77777777" w:rsidR="007D037C" w:rsidRPr="00E64890" w:rsidRDefault="007D037C" w:rsidP="007D037C">
      <w:pPr>
        <w:spacing w:after="160" w:line="256" w:lineRule="auto"/>
        <w:ind w:left="568" w:hanging="284"/>
        <w:rPr>
          <w:ins w:id="392" w:author="Venkatarao Gonuguntla" w:date="2023-08-11T08:00:00Z"/>
          <w:rFonts w:eastAsia="Calibri"/>
          <w:lang w:val="en-US" w:eastAsia="zh-CN"/>
        </w:rPr>
      </w:pPr>
      <w:ins w:id="393" w:author="Venkatarao Gonuguntla" w:date="2023-08-11T08:00:00Z">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ins>
    </w:p>
    <w:p w14:paraId="1F22DBEF" w14:textId="77777777" w:rsidR="007D037C" w:rsidRDefault="007D037C" w:rsidP="007D037C">
      <w:pPr>
        <w:spacing w:after="160" w:line="256" w:lineRule="auto"/>
        <w:ind w:left="568" w:hanging="284"/>
        <w:rPr>
          <w:ins w:id="394" w:author="Venkatarao Gonuguntla" w:date="2023-08-11T08:00:00Z"/>
          <w:rFonts w:eastAsia="Calibri"/>
          <w:lang w:val="en-US" w:eastAsia="zh-CN"/>
        </w:rPr>
      </w:pPr>
      <w:ins w:id="395" w:author="Venkatarao Gonuguntla" w:date="2023-08-11T08:00:00Z">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ins>
    </w:p>
    <w:p w14:paraId="428B4093" w14:textId="032FEC27" w:rsidR="007D037C" w:rsidRPr="00927877" w:rsidRDefault="007D037C" w:rsidP="007D037C">
      <w:pPr>
        <w:rPr>
          <w:ins w:id="396" w:author="Venkatarao Gonuguntla" w:date="2023-08-11T07:59:00Z"/>
          <w:iCs/>
          <w:u w:val="single"/>
          <w:lang w:val="en-US" w:eastAsia="zh-CN"/>
        </w:rPr>
      </w:pPr>
      <w:ins w:id="397" w:author="Venkatarao Gonuguntla" w:date="2023-08-23T23:30:00Z">
        <w:r>
          <w:rPr>
            <w:lang w:val="en-US" w:eastAsia="zh-CN"/>
          </w:rPr>
          <w:t xml:space="preserve">When UE receive TCI state switch command for </w:t>
        </w:r>
      </w:ins>
      <w:ins w:id="398" w:author="Venkatarao Gonuguntla" w:date="2023-08-23T23:31:00Z">
        <w:r w:rsidRPr="006D100A">
          <w:rPr>
            <w:rFonts w:eastAsia="Malgun Gothic"/>
            <w:iCs/>
            <w:lang w:val="en-US" w:eastAsia="zh-CN"/>
          </w:rPr>
          <w:t>CORESETPoolIndex p</w:t>
        </w:r>
        <w:r>
          <w:rPr>
            <w:rFonts w:eastAsia="Malgun Gothic"/>
            <w:i/>
            <w:lang w:val="en-US" w:eastAsia="zh-CN"/>
          </w:rPr>
          <w:t xml:space="preserve"> </w:t>
        </w:r>
        <w:r>
          <w:rPr>
            <w:rFonts w:eastAsia="Malgun Gothic"/>
            <w:iCs/>
            <w:lang w:val="en-US" w:eastAsia="zh-CN"/>
          </w:rPr>
          <w:t xml:space="preserve">while UE performing TCI state </w:t>
        </w:r>
      </w:ins>
      <w:ins w:id="399" w:author="Qian Yang" w:date="2023-08-31T18:03:00Z">
        <w:r w:rsidR="00ED5388">
          <w:rPr>
            <w:rFonts w:eastAsia="Malgun Gothic"/>
            <w:iCs/>
            <w:lang w:val="en-US" w:eastAsia="zh-CN"/>
          </w:rPr>
          <w:t xml:space="preserve">switch </w:t>
        </w:r>
      </w:ins>
      <w:ins w:id="400" w:author="Venkatarao Gonuguntla" w:date="2023-08-23T23:31:00Z">
        <w:r>
          <w:rPr>
            <w:rFonts w:eastAsia="Malgun Gothic"/>
            <w:iCs/>
            <w:lang w:val="en-US" w:eastAsia="zh-CN"/>
          </w:rPr>
          <w:t xml:space="preserve">of </w:t>
        </w:r>
      </w:ins>
      <w:ins w:id="401" w:author="Venkatarao Gonuguntla" w:date="2023-08-23T23:32:00Z">
        <w:r w:rsidRPr="006D100A">
          <w:rPr>
            <w:rFonts w:eastAsia="Malgun Gothic"/>
            <w:iCs/>
            <w:lang w:val="en-US" w:eastAsia="zh-CN"/>
          </w:rPr>
          <w:t>CORESETPoolIndex q</w:t>
        </w:r>
        <w:r>
          <w:rPr>
            <w:rFonts w:eastAsia="Malgun Gothic"/>
            <w:i/>
            <w:lang w:val="en-US" w:eastAsia="zh-CN"/>
          </w:rPr>
          <w:t xml:space="preserve">, </w:t>
        </w:r>
      </w:ins>
      <w:ins w:id="402" w:author="Venkatarao Gonuguntla" w:date="2023-08-23T23:33:00Z">
        <w:r>
          <w:rPr>
            <w:rFonts w:eastAsia="Malgun Gothic"/>
            <w:iCs/>
            <w:u w:val="single"/>
            <w:lang w:val="en-US" w:eastAsia="zh-CN"/>
          </w:rPr>
          <w:t xml:space="preserve">UE is expected to receive on new TCI states of </w:t>
        </w:r>
      </w:ins>
      <w:ins w:id="403" w:author="Venkatarao Gonuguntla" w:date="2023-08-23T23:34:00Z">
        <w:r w:rsidRPr="006D100A">
          <w:rPr>
            <w:rFonts w:eastAsia="Malgun Gothic"/>
            <w:iCs/>
            <w:lang w:val="en-US" w:eastAsia="zh-CN"/>
          </w:rPr>
          <w:t>CORESETPoolIndex p</w:t>
        </w:r>
        <w:r>
          <w:rPr>
            <w:rFonts w:eastAsia="Malgun Gothic"/>
            <w:iCs/>
            <w:lang w:val="en-US" w:eastAsia="zh-CN"/>
          </w:rPr>
          <w:t xml:space="preserve"> and q after completing both the TCI state switch of </w:t>
        </w:r>
        <w:r w:rsidRPr="006D100A">
          <w:rPr>
            <w:rFonts w:eastAsia="Malgun Gothic"/>
            <w:iCs/>
            <w:lang w:val="en-US" w:eastAsia="zh-CN"/>
          </w:rPr>
          <w:t>CORESETPoolIndex p</w:t>
        </w:r>
        <w:r>
          <w:rPr>
            <w:rFonts w:eastAsia="Malgun Gothic"/>
            <w:iCs/>
            <w:lang w:val="en-US" w:eastAsia="zh-CN"/>
          </w:rPr>
          <w:t xml:space="preserve"> and q.</w:t>
        </w:r>
      </w:ins>
    </w:p>
    <w:p w14:paraId="0BECC6E2" w14:textId="77777777" w:rsidR="007D037C" w:rsidRPr="007D037C" w:rsidRDefault="007D037C" w:rsidP="007D037C">
      <w:pPr>
        <w:rPr>
          <w:ins w:id="404" w:author="Author"/>
          <w:lang w:val="en-US" w:eastAsia="zh-CN"/>
        </w:rPr>
      </w:pPr>
    </w:p>
    <w:p w14:paraId="15968713" w14:textId="4EB4DF6A" w:rsidR="007D037C" w:rsidRPr="009C5807" w:rsidRDefault="007D037C" w:rsidP="007D037C">
      <w:pPr>
        <w:pStyle w:val="Heading3"/>
        <w:rPr>
          <w:ins w:id="405" w:author="Author"/>
          <w:lang w:val="en-US"/>
        </w:rPr>
      </w:pPr>
      <w:ins w:id="406" w:author="Author">
        <w:r w:rsidRPr="009C5807">
          <w:rPr>
            <w:rFonts w:eastAsia="Malgun Gothic"/>
            <w:lang w:val="en-US"/>
          </w:rPr>
          <w:t>8.10</w:t>
        </w:r>
        <w:r>
          <w:rPr>
            <w:rFonts w:eastAsia="Malgun Gothic"/>
            <w:lang w:val="en-US"/>
          </w:rPr>
          <w:t>D</w:t>
        </w:r>
        <w:r w:rsidRPr="009C5807">
          <w:rPr>
            <w:rFonts w:eastAsia="Malgun Gothic"/>
            <w:lang w:val="en-US"/>
          </w:rPr>
          <w:t>.4</w:t>
        </w:r>
        <w:r w:rsidRPr="009C5807">
          <w:rPr>
            <w:lang w:val="en-US"/>
          </w:rPr>
          <w:tab/>
          <w:t xml:space="preserve">DCI based </w:t>
        </w:r>
      </w:ins>
      <w:ins w:id="407" w:author="Venkatarao Gonuguntla" w:date="2023-09-27T18:40:00Z">
        <w:r w:rsidR="007C2458">
          <w:rPr>
            <w:lang w:val="en-US"/>
          </w:rPr>
          <w:t xml:space="preserve">dual DL </w:t>
        </w:r>
      </w:ins>
      <w:ins w:id="408" w:author="Author">
        <w:r w:rsidRPr="009C5807">
          <w:rPr>
            <w:rFonts w:eastAsia="Malgun Gothic"/>
            <w:lang w:val="en-US"/>
          </w:rPr>
          <w:t>TCI</w:t>
        </w:r>
        <w:r w:rsidRPr="009C5807">
          <w:rPr>
            <w:lang w:val="en-US"/>
          </w:rPr>
          <w:t xml:space="preserve"> state switch delay</w:t>
        </w:r>
      </w:ins>
      <w:ins w:id="409" w:author="Venkatarao Gonuguntla" w:date="2023-09-27T18:41:00Z">
        <w:r w:rsidR="002D3431">
          <w:rPr>
            <w:lang w:val="en-US"/>
          </w:rPr>
          <w:t xml:space="preserve"> for sDCI and</w:t>
        </w:r>
      </w:ins>
      <w:ins w:id="410" w:author="Venkatarao Gonuguntla" w:date="2023-09-27T18:42:00Z">
        <w:r w:rsidR="002D3431">
          <w:rPr>
            <w:lang w:val="en-US"/>
          </w:rPr>
          <w:t xml:space="preserve"> mDCI</w:t>
        </w:r>
      </w:ins>
    </w:p>
    <w:p w14:paraId="4AC89581" w14:textId="77777777" w:rsidR="007D037C" w:rsidRDefault="007D037C" w:rsidP="007D037C">
      <w:pPr>
        <w:rPr>
          <w:ins w:id="411" w:author="Author"/>
          <w:rFonts w:eastAsia="Malgun Gothic"/>
          <w:lang w:val="en-US" w:eastAsia="zh-CN"/>
        </w:rPr>
      </w:pPr>
      <w:ins w:id="412" w:author="Autho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ins>
    </w:p>
    <w:p w14:paraId="3694ADC5" w14:textId="4C62CB26" w:rsidR="007D037C" w:rsidRDefault="007D037C" w:rsidP="007D037C">
      <w:pPr>
        <w:rPr>
          <w:ins w:id="413" w:author="Author"/>
          <w:rFonts w:eastAsia="Malgun Gothic"/>
          <w:lang w:eastAsia="zh-CN"/>
        </w:rPr>
      </w:pPr>
      <w:ins w:id="414" w:author="Autho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respecitvely</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w:t>
        </w:r>
      </w:ins>
    </w:p>
    <w:p w14:paraId="71EAE3A9" w14:textId="77777777" w:rsidR="007D037C" w:rsidRDefault="007D037C" w:rsidP="007D037C">
      <w:pPr>
        <w:rPr>
          <w:ins w:id="415" w:author="Author"/>
          <w:rFonts w:eastAsia="Malgun Gothic"/>
          <w:lang w:eastAsia="zh-CN"/>
        </w:rPr>
      </w:pPr>
      <w:ins w:id="416" w:author="Autho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D</w:t>
        </w:r>
        <w:r w:rsidRPr="009C5807">
          <w:rPr>
            <w:rFonts w:eastAsia="Malgun Gothic"/>
            <w:lang w:eastAsia="zh-CN"/>
          </w:rPr>
          <w:t xml:space="preserve">.2 is applied. </w:t>
        </w:r>
      </w:ins>
    </w:p>
    <w:p w14:paraId="60C6E878" w14:textId="77777777" w:rsidR="007D037C" w:rsidRPr="00552F04" w:rsidRDefault="007D037C" w:rsidP="007D037C">
      <w:pPr>
        <w:rPr>
          <w:ins w:id="417" w:author="Author"/>
          <w:lang w:eastAsia="zh-CN"/>
        </w:rPr>
      </w:pPr>
    </w:p>
    <w:p w14:paraId="49D1303D" w14:textId="54715571" w:rsidR="007D037C" w:rsidRPr="009C5807" w:rsidRDefault="007D037C" w:rsidP="007D037C">
      <w:pPr>
        <w:pStyle w:val="Heading3"/>
        <w:rPr>
          <w:ins w:id="418" w:author="Author"/>
          <w:lang w:val="en-US"/>
        </w:rPr>
      </w:pPr>
      <w:ins w:id="419" w:author="Author">
        <w:r w:rsidRPr="009C5807">
          <w:rPr>
            <w:lang w:val="en-US"/>
          </w:rPr>
          <w:t>8.10</w:t>
        </w:r>
        <w:r>
          <w:rPr>
            <w:lang w:val="en-US"/>
          </w:rPr>
          <w:t>D</w:t>
        </w:r>
        <w:r w:rsidRPr="009C5807">
          <w:rPr>
            <w:lang w:val="en-US"/>
          </w:rPr>
          <w:t>.5</w:t>
        </w:r>
        <w:r w:rsidRPr="009C5807">
          <w:rPr>
            <w:lang w:val="en-US"/>
          </w:rPr>
          <w:tab/>
          <w:t xml:space="preserve">RRC based </w:t>
        </w:r>
      </w:ins>
      <w:ins w:id="420" w:author="Venkatarao Gonuguntla" w:date="2023-09-27T18:41:00Z">
        <w:r w:rsidR="007C2458">
          <w:rPr>
            <w:lang w:val="en-US"/>
          </w:rPr>
          <w:t xml:space="preserve">dual DL </w:t>
        </w:r>
      </w:ins>
      <w:ins w:id="421" w:author="Author">
        <w:r w:rsidRPr="009C5807">
          <w:rPr>
            <w:lang w:val="en-US"/>
          </w:rPr>
          <w:t>TCI state switch delay</w:t>
        </w:r>
      </w:ins>
    </w:p>
    <w:p w14:paraId="0EA8995D" w14:textId="77777777" w:rsidR="007D037C" w:rsidRDefault="007D037C" w:rsidP="007D037C">
      <w:pPr>
        <w:spacing w:after="160" w:line="256" w:lineRule="auto"/>
        <w:rPr>
          <w:ins w:id="422" w:author="Venkatarao Gonuguntla" w:date="2023-08-11T08:10:00Z"/>
          <w:rFonts w:eastAsia="Malgun Gothic"/>
          <w:lang w:val="en-US" w:eastAsia="zh-CN"/>
        </w:rPr>
      </w:pPr>
      <w:ins w:id="423" w:author="Venkatarao Gonuguntla" w:date="2023-08-11T08:10:00Z">
        <w:r>
          <w:rPr>
            <w:rFonts w:eastAsia="Malgun Gothic"/>
            <w:lang w:val="en-US" w:eastAsia="zh-CN"/>
          </w:rPr>
          <w:t>[</w:t>
        </w:r>
      </w:ins>
      <w:ins w:id="424" w:author="Venkatarao Gonuguntla" w:date="2023-08-23T23:37:00Z">
        <w:r>
          <w:rPr>
            <w:rFonts w:eastAsia="Malgun Gothic"/>
            <w:lang w:val="en-US" w:eastAsia="zh-CN"/>
          </w:rPr>
          <w:t>W</w:t>
        </w:r>
      </w:ins>
      <w:ins w:id="425" w:author="Venkatarao Gonuguntla" w:date="2023-08-23T23:36:00Z">
        <w:r w:rsidRPr="006506DA">
          <w:rPr>
            <w:rFonts w:eastAsia="Malgun Gothic"/>
            <w:lang w:val="en-US" w:eastAsia="zh-CN"/>
          </w:rPr>
          <w:t>hen there is single TCI configured by RRC for a CORESET other than a CORESET with index 0</w:t>
        </w:r>
      </w:ins>
      <w:ins w:id="426" w:author="Venkatarao Gonuguntla" w:date="2023-08-11T08:12:00Z">
        <w:r>
          <w:rPr>
            <w:rFonts w:eastAsia="Malgun Gothic"/>
            <w:lang w:val="en-US" w:eastAsia="zh-CN"/>
          </w:rPr>
          <w:t xml:space="preserve">, </w:t>
        </w:r>
      </w:ins>
      <w:ins w:id="427" w:author="Venkatarao Gonuguntla" w:date="2023-08-11T08:15:00Z">
        <w:r>
          <w:rPr>
            <w:rFonts w:eastAsia="Malgun Gothic"/>
            <w:lang w:val="en-US" w:eastAsia="zh-CN"/>
          </w:rPr>
          <w:t xml:space="preserve">for each TCI state switch, </w:t>
        </w:r>
      </w:ins>
      <w:ins w:id="428" w:author="Venkatarao Gonuguntla" w:date="2023-08-11T08:12:00Z">
        <w:r>
          <w:rPr>
            <w:rFonts w:eastAsia="Malgun Gothic"/>
            <w:lang w:val="en-US" w:eastAsia="zh-CN"/>
          </w:rPr>
          <w:t>requirements in clause 8.10.5 apply.]</w:t>
        </w:r>
      </w:ins>
    </w:p>
    <w:p w14:paraId="79347C88" w14:textId="77777777" w:rsidR="007D037C" w:rsidRPr="007D037C" w:rsidRDefault="007D037C" w:rsidP="007D037C">
      <w:pPr>
        <w:rPr>
          <w:ins w:id="429" w:author="Author"/>
          <w:lang w:val="en-US" w:eastAsia="zh-CN"/>
        </w:rPr>
      </w:pPr>
    </w:p>
    <w:p w14:paraId="6D9A6E95" w14:textId="23251015" w:rsidR="007D037C" w:rsidRPr="009C5807" w:rsidRDefault="007D037C" w:rsidP="007D037C">
      <w:pPr>
        <w:pStyle w:val="Heading3"/>
        <w:rPr>
          <w:ins w:id="430" w:author="Author"/>
          <w:lang w:val="en-US"/>
        </w:rPr>
      </w:pPr>
      <w:ins w:id="431" w:author="Author">
        <w:r w:rsidRPr="009C5807">
          <w:rPr>
            <w:lang w:val="en-US"/>
          </w:rPr>
          <w:t>8.10</w:t>
        </w:r>
        <w:r>
          <w:rPr>
            <w:lang w:val="en-US"/>
          </w:rPr>
          <w:t>D</w:t>
        </w:r>
        <w:r w:rsidRPr="009C5807">
          <w:rPr>
            <w:lang w:val="en-US"/>
          </w:rPr>
          <w:t>.6</w:t>
        </w:r>
        <w:r w:rsidRPr="009C5807">
          <w:rPr>
            <w:lang w:val="en-US"/>
          </w:rPr>
          <w:tab/>
          <w:t>Active TCI state list update delay</w:t>
        </w:r>
      </w:ins>
      <w:ins w:id="432" w:author="Venkatarao Gonuguntla" w:date="2023-09-27T18:41:00Z">
        <w:r w:rsidR="00646C2E">
          <w:rPr>
            <w:lang w:val="en-US"/>
          </w:rPr>
          <w:t xml:space="preserve"> for sDCI and mDCI</w:t>
        </w:r>
      </w:ins>
    </w:p>
    <w:p w14:paraId="589129A9" w14:textId="77777777" w:rsidR="007D037C" w:rsidRPr="009C5807" w:rsidRDefault="007D037C" w:rsidP="007D037C">
      <w:pPr>
        <w:rPr>
          <w:ins w:id="433" w:author="Author"/>
          <w:rFonts w:eastAsia="Malgun Gothic"/>
          <w:lang w:val="en-US" w:eastAsia="zh-CN"/>
        </w:rPr>
      </w:pPr>
      <w:ins w:id="434" w:author="Author">
        <w:r>
          <w:rPr>
            <w:rFonts w:eastAsia="Malgun Gothic"/>
            <w:lang w:val="en-US" w:eastAsia="zh-CN"/>
          </w:rPr>
          <w:t>For sDCI,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35" w:author="Author">
                <w:rPr>
                  <w:rFonts w:ascii="Cambria Math" w:hAnsi="Cambria Math"/>
                </w:rPr>
              </w:ins>
            </m:ctrlPr>
          </m:sSubSupPr>
          <m:e>
            <m:r>
              <w:ins w:id="436" w:author="Author">
                <m:rPr>
                  <m:sty m:val="p"/>
                </m:rPr>
                <w:rPr>
                  <w:rFonts w:ascii="Cambria Math" w:hAnsi="Cambria Math"/>
                </w:rPr>
                <m:t>3N</m:t>
              </w:ins>
            </m:r>
          </m:e>
          <m:sub>
            <m:r>
              <w:ins w:id="437" w:author="Author">
                <m:rPr>
                  <m:sty m:val="p"/>
                </m:rPr>
                <w:rPr>
                  <w:rFonts w:ascii="Cambria Math" w:hAnsi="Cambria Math"/>
                </w:rPr>
                <m:t>slot</m:t>
              </w:ins>
            </m:r>
          </m:sub>
          <m:sup>
            <m:r>
              <w:ins w:id="438" w:author="Author">
                <m:rPr>
                  <m:sty m:val="p"/>
                </m:rPr>
                <w:rPr>
                  <w:rFonts w:ascii="Cambria Math" w:hAnsi="Cambria Math"/>
                </w:rPr>
                <m:t>subframe,µ</m:t>
              </w:ins>
            </m:r>
          </m:sup>
        </m:sSubSup>
      </m:oMath>
      <w:ins w:id="439"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r w:rsidRPr="009C5807">
          <w:rPr>
            <w:rFonts w:eastAsia="Malgun Gothic"/>
            <w:lang w:val="en-US" w:eastAsia="zh-CN"/>
          </w:rPr>
          <w:t>+</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ins>
    </w:p>
    <w:p w14:paraId="53F82903" w14:textId="77777777" w:rsidR="007D037C" w:rsidRDefault="007D037C" w:rsidP="007D037C">
      <w:pPr>
        <w:rPr>
          <w:ins w:id="440" w:author="Author"/>
          <w:color w:val="000000"/>
        </w:rPr>
      </w:pPr>
    </w:p>
    <w:p w14:paraId="724A3227" w14:textId="77777777" w:rsidR="007D037C" w:rsidRPr="009C5807" w:rsidRDefault="007D037C" w:rsidP="007D037C">
      <w:pPr>
        <w:rPr>
          <w:ins w:id="441" w:author="Author"/>
          <w:rFonts w:eastAsia="Malgun Gothic"/>
          <w:lang w:val="en-US" w:eastAsia="zh-CN"/>
        </w:rPr>
      </w:pPr>
      <w:ins w:id="442" w:author="Author">
        <w:r>
          <w:rPr>
            <w:color w:val="000000"/>
          </w:rPr>
          <w:t>For mDCI case,</w:t>
        </w:r>
        <w:r>
          <w:rPr>
            <w:rFonts w:eastAsia="Malgun Gothic"/>
            <w:lang w:val="en-US" w:eastAsia="zh-CN"/>
          </w:rPr>
          <w:t xml:space="preserve"> i</w:t>
        </w:r>
        <w:r w:rsidRPr="009C5807">
          <w:rPr>
            <w:rFonts w:eastAsia="Malgun Gothic"/>
            <w:lang w:val="en-US" w:eastAsia="zh-CN"/>
          </w:rPr>
          <w:t>f the</w:t>
        </w:r>
        <w:del w:id="443" w:author="Author">
          <w:r w:rsidRPr="009C5807" w:rsidDel="00375064">
            <w:rPr>
              <w:rFonts w:eastAsia="Malgun Gothic"/>
              <w:lang w:val="en-US" w:eastAsia="zh-CN"/>
            </w:rPr>
            <w:delText xml:space="preserve"> </w:delText>
          </w:r>
          <w:r w:rsidDel="00375064">
            <w:rPr>
              <w:rFonts w:eastAsia="Malgun Gothic"/>
              <w:lang w:val="en-US" w:eastAsia="zh-CN"/>
            </w:rPr>
            <w:delText>dual</w:delText>
          </w:r>
        </w:del>
        <w:r>
          <w:rPr>
            <w:rFonts w:eastAsia="Malgun Gothic"/>
            <w:lang w:val="en-US" w:eastAsia="zh-CN"/>
          </w:rPr>
          <w:t xml:space="preserve"> </w:t>
        </w:r>
        <w:r w:rsidRPr="009C5807">
          <w:rPr>
            <w:rFonts w:eastAsia="Malgun Gothic"/>
            <w:lang w:val="en-US" w:eastAsia="zh-CN"/>
          </w:rPr>
          <w:t>target TCI state</w:t>
        </w:r>
        <w:del w:id="444" w:author="Author">
          <w:r w:rsidDel="00375064">
            <w:rPr>
              <w:rFonts w:eastAsia="Malgun Gothic"/>
              <w:lang w:val="en-US" w:eastAsia="zh-CN"/>
            </w:rPr>
            <w:delText>s</w:delText>
          </w:r>
        </w:del>
        <w:r w:rsidRPr="009C5807">
          <w:rPr>
            <w:rFonts w:eastAsia="Malgun Gothic"/>
            <w:lang w:val="en-US" w:eastAsia="zh-CN"/>
          </w:rPr>
          <w:t xml:space="preserve"> </w:t>
        </w:r>
        <w:r>
          <w:rPr>
            <w:rFonts w:eastAsia="Malgun Gothic"/>
            <w:lang w:val="en-US" w:eastAsia="zh-CN"/>
          </w:rPr>
          <w:t>is</w:t>
        </w:r>
        <w:del w:id="445" w:author="Author">
          <w:r w:rsidDel="00375064">
            <w:rPr>
              <w:rFonts w:eastAsia="Malgun Gothic"/>
              <w:lang w:val="en-US" w:eastAsia="zh-CN"/>
            </w:rPr>
            <w:delText>are</w:delText>
          </w:r>
        </w:del>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ins>
      <m:oMath>
        <m:sSubSup>
          <m:sSubSupPr>
            <m:ctrlPr>
              <w:ins w:id="446" w:author="Author">
                <w:rPr>
                  <w:rFonts w:ascii="Cambria Math" w:hAnsi="Cambria Math"/>
                </w:rPr>
              </w:ins>
            </m:ctrlPr>
          </m:sSubSupPr>
          <m:e>
            <m:r>
              <w:ins w:id="447" w:author="Author">
                <m:rPr>
                  <m:sty m:val="p"/>
                </m:rPr>
                <w:rPr>
                  <w:rFonts w:ascii="Cambria Math" w:hAnsi="Cambria Math"/>
                </w:rPr>
                <m:t>3N</m:t>
              </w:ins>
            </m:r>
          </m:e>
          <m:sub>
            <m:r>
              <w:ins w:id="448" w:author="Author">
                <m:rPr>
                  <m:sty m:val="p"/>
                </m:rPr>
                <w:rPr>
                  <w:rFonts w:ascii="Cambria Math" w:hAnsi="Cambria Math"/>
                </w:rPr>
                <m:t>slot</m:t>
              </w:ins>
            </m:r>
          </m:sub>
          <m:sup>
            <m:r>
              <w:ins w:id="449" w:author="Author">
                <m:rPr>
                  <m:sty m:val="p"/>
                </m:rPr>
                <w:rPr>
                  <w:rFonts w:ascii="Cambria Math" w:hAnsi="Cambria Math"/>
                </w:rPr>
                <m:t>subframe,µ</m:t>
              </w:ins>
            </m:r>
          </m:sup>
        </m:sSubSup>
      </m:oMath>
      <w:ins w:id="450" w:author="Author">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p>
    <w:p w14:paraId="7FE751C6" w14:textId="5C6D005C"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389502FA" w14:textId="3A5E56AC"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429C49C5" w14:textId="77777777" w:rsidR="001B7E59" w:rsidRDefault="001B7E59" w:rsidP="001B7E59">
      <w:pPr>
        <w:pStyle w:val="Heading2"/>
      </w:pPr>
      <w:r>
        <w:t>8.18</w:t>
      </w:r>
      <w:r>
        <w:tab/>
        <w:t>TRP specific Link Recovery Procedures</w:t>
      </w:r>
    </w:p>
    <w:p w14:paraId="00C6D7D2" w14:textId="77777777" w:rsidR="001B7E59" w:rsidRDefault="001B7E59" w:rsidP="001B7E59">
      <w:pPr>
        <w:pStyle w:val="Heading3"/>
      </w:pPr>
      <w:r>
        <w:t>8.18.1</w:t>
      </w:r>
      <w:r>
        <w:tab/>
        <w:t>Introduction</w:t>
      </w:r>
    </w:p>
    <w:p w14:paraId="6752512E" w14:textId="77777777" w:rsidR="001B7E59" w:rsidRDefault="001B7E59" w:rsidP="001B7E59">
      <w:pPr>
        <w:rPr>
          <w:rFonts w:cs="v5.0.0"/>
        </w:rPr>
      </w:pPr>
      <w:r>
        <w:rPr>
          <w:rFonts w:cs="v5.0.0"/>
        </w:rPr>
        <w:t xml:space="preserve">The UE shall assess the downlink radio </w:t>
      </w:r>
      <w:r>
        <w:t xml:space="preserve">link </w:t>
      </w:r>
      <w:r>
        <w:rPr>
          <w:rFonts w:cs="v5.0.0"/>
        </w:rPr>
        <w:t>quality of a serving cell based on the reference signal provided 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w:t>
      </w:r>
      <w:r>
        <w:rPr>
          <w:rFonts w:cs="v5.0.0"/>
        </w:rPr>
        <w:t>as specified in TS 38.213 [3] in order to detect beam failure on:</w:t>
      </w:r>
    </w:p>
    <w:p w14:paraId="5C012CE6" w14:textId="77777777" w:rsidR="001B7E59" w:rsidRDefault="001B7E59" w:rsidP="001B7E59">
      <w:pPr>
        <w:pStyle w:val="B10"/>
        <w:rPr>
          <w:rFonts w:cstheme="minorBidi"/>
        </w:rPr>
      </w:pPr>
      <w:r>
        <w:t>-</w:t>
      </w:r>
      <w:r>
        <w:tab/>
        <w:t>PCell in SA, NR-DC, or NE-DC operation mode,</w:t>
      </w:r>
    </w:p>
    <w:p w14:paraId="34245B08" w14:textId="77777777" w:rsidR="001B7E59" w:rsidRDefault="001B7E59" w:rsidP="001B7E59">
      <w:pPr>
        <w:pStyle w:val="B10"/>
      </w:pPr>
      <w:r>
        <w:t>-</w:t>
      </w:r>
      <w:r>
        <w:tab/>
        <w:t>PSCell in NR-DC and EN-DC operation mode,</w:t>
      </w:r>
    </w:p>
    <w:p w14:paraId="71C515D3" w14:textId="77777777" w:rsidR="001B7E59" w:rsidRDefault="001B7E59" w:rsidP="001B7E59">
      <w:pPr>
        <w:pStyle w:val="B10"/>
        <w:rPr>
          <w:lang w:val="fr-FR"/>
        </w:rPr>
      </w:pPr>
      <w:r>
        <w:rPr>
          <w:lang w:val="fr-FR"/>
        </w:rPr>
        <w:t>-</w:t>
      </w:r>
      <w:r>
        <w:rPr>
          <w:lang w:val="fr-FR"/>
        </w:rPr>
        <w:tab/>
        <w:t>SCell in SA, NR-DC, NE-DC or EN-DC operation mode.</w:t>
      </w:r>
    </w:p>
    <w:p w14:paraId="30E32A47" w14:textId="77777777" w:rsidR="001B7E59" w:rsidRDefault="001B7E59" w:rsidP="001B7E59">
      <w:pPr>
        <w:rPr>
          <w:rFonts w:eastAsia="SimSun" w:cs="v5.0.0"/>
          <w:lang w:val="en-US"/>
        </w:rPr>
      </w:pPr>
      <w:r>
        <w:rPr>
          <w:rFonts w:eastAsia="SimSun" w:cs="v5.0.0"/>
        </w:rPr>
        <w:t xml:space="preserve">The RS resource configurations in the </w:t>
      </w:r>
      <w:r>
        <w:rPr>
          <w:rFonts w:eastAsia="SimSun"/>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on PCell or PSCell </w:t>
      </w:r>
      <w:r>
        <w:rPr>
          <w:rFonts w:eastAsia="SimSun" w:cs="v5.0.0"/>
        </w:rPr>
        <w:t xml:space="preserve">can be periodic </w:t>
      </w:r>
      <w:r>
        <w:rPr>
          <w:rFonts w:eastAsia="SimSun"/>
        </w:rPr>
        <w:t>CSI-RS resources and/or SSBs</w:t>
      </w:r>
      <w:r>
        <w:rPr>
          <w:rFonts w:eastAsia="SimSun" w:cs="v5.0.0"/>
        </w:rPr>
        <w:t xml:space="preserve">. RS resource configuration in the </w:t>
      </w:r>
      <w:r>
        <w:rPr>
          <w:rFonts w:eastAsia="SimSun"/>
        </w:rPr>
        <w:t xml:space="preserve">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cs="v5.0.0"/>
        </w:rPr>
        <w:t xml:space="preserve"> on SCell shall be periodic CSI-RS. UE is not required to perform beam failure detection outside the active DL BWP. UE is not required to meet the requirements in clause 8.18.2 </w:t>
      </w:r>
      <w:r>
        <w:rPr>
          <w:rFonts w:eastAsia="SimSun" w:cs="v5.0.0"/>
          <w:lang w:eastAsia="zh-CN"/>
        </w:rPr>
        <w:t>and 8.18.3</w:t>
      </w:r>
      <w:r>
        <w:rPr>
          <w:rFonts w:eastAsia="SimSun" w:cs="v5.0.0"/>
        </w:rPr>
        <w:t xml:space="preserve"> if UE does not have </w:t>
      </w:r>
      <w:r>
        <w:rPr>
          <w:rFonts w:eastAsia="SimSun"/>
        </w:rPr>
        <w:t xml:space="preserve">configured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w:t>
      </w:r>
      <w:r>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Pr>
          <w:rFonts w:eastAsia="SimSun"/>
        </w:rPr>
        <w:t xml:space="preserve">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1,0</m:t>
            </m:r>
          </m:sub>
        </m:sSub>
      </m:oMath>
      <w:r>
        <w:rPr>
          <w:rFonts w:eastAsia="SimSun"/>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rFonts w:eastAsia="SimSun"/>
          <w:iCs/>
        </w:rPr>
        <w:t xml:space="preserve"> is not configured. </w:t>
      </w:r>
    </w:p>
    <w:p w14:paraId="15D9AB8E" w14:textId="77777777" w:rsidR="001B7E59" w:rsidRDefault="001B7E59" w:rsidP="001B7E59">
      <w:pPr>
        <w:rPr>
          <w:rFonts w:eastAsiaTheme="minorHAnsi" w:cstheme="minorBidi"/>
        </w:rPr>
      </w:pPr>
      <w:r>
        <w:rPr>
          <w:bCs/>
          <w:iCs/>
          <w:lang w:eastAsia="sv-SE"/>
        </w:rPr>
        <w:t xml:space="preserve">If </w:t>
      </w:r>
      <w:r>
        <w:rPr>
          <w:bCs/>
          <w:i/>
          <w:lang w:eastAsia="sv-SE"/>
        </w:rPr>
        <w:t>additionalPCIList</w:t>
      </w:r>
      <w:r>
        <w:rPr>
          <w:bCs/>
          <w:iCs/>
          <w:lang w:eastAsia="sv-SE"/>
        </w:rPr>
        <w:t xml:space="preserve"> is configured for the serving cell, the SSBs in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iCs/>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1,1</m:t>
            </m:r>
          </m:sub>
        </m:sSub>
      </m:oMath>
      <w:r>
        <w:rPr>
          <w:bCs/>
          <w:iCs/>
          <w:lang w:eastAsia="sv-SE"/>
        </w:rPr>
        <w:t xml:space="preserve"> can be associated to the same additional PCI other </w:t>
      </w:r>
      <w:r>
        <w:t>than serving cell PCI.</w:t>
      </w:r>
    </w:p>
    <w:p w14:paraId="5A971E2E" w14:textId="77777777" w:rsidR="001B7E59" w:rsidRDefault="001B7E59" w:rsidP="001B7E59">
      <w:pPr>
        <w:rPr>
          <w:rFonts w:eastAsia="?? ??" w:cs="v5.0.0"/>
        </w:rPr>
      </w:pPr>
      <w:r>
        <w:rPr>
          <w:rFonts w:eastAsia="?? ??" w:cs="v5.0.0"/>
        </w:rPr>
        <w:t xml:space="preserve">On each RS resource configuration </w:t>
      </w:r>
      <w:r>
        <w:rPr>
          <w:rFonts w:cs="v5.0.0"/>
        </w:rPr>
        <w:t>in</w:t>
      </w:r>
      <w:r>
        <w:t xml:space="preserve">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w:t>
      </w:r>
      <w:r>
        <w:rPr>
          <w:rFonts w:eastAsia="?? ??" w:cs="v5.0.0"/>
        </w:rPr>
        <w:t>.</w:t>
      </w:r>
    </w:p>
    <w:p w14:paraId="726DC25E" w14:textId="77777777" w:rsidR="001B7E59" w:rsidRDefault="001B7E59" w:rsidP="001B7E59">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8.518.2.1-1.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8.181.3.1-1.</w:t>
      </w:r>
    </w:p>
    <w:p w14:paraId="77C6936B" w14:textId="77777777" w:rsidR="001B7E59" w:rsidRDefault="001B7E59" w:rsidP="001B7E59">
      <w:pPr>
        <w:rPr>
          <w:rFonts w:eastAsiaTheme="minorHAnsi" w:cstheme="minorBidi"/>
          <w:iCs/>
        </w:rPr>
      </w:pPr>
      <w:r>
        <w:rPr>
          <w:rFonts w:cs="v5.0.0"/>
        </w:rPr>
        <w:t xml:space="preserve">Upon request the UE shall deliver configuration indexes from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as specified in TS 38.213 [3]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a respective CSI-RS reception power with a value provided by</w:t>
      </w:r>
      <w:r>
        <w:rPr>
          <w:rFonts w:cs="v5.0.0"/>
        </w:rPr>
        <w:t xml:space="preserve"> higher layer parameter</w:t>
      </w:r>
      <w:r>
        <w:t xml:space="preserve"> </w:t>
      </w:r>
      <w:r>
        <w:rPr>
          <w:i/>
        </w:rPr>
        <w:t>powerControlOffsetSS</w:t>
      </w:r>
      <w:r>
        <w:t xml:space="preserve">. </w:t>
      </w:r>
      <w:r>
        <w:rPr>
          <w:rFonts w:cs="v5.0.0"/>
        </w:rPr>
        <w:t xml:space="preserve">The RS resource configurations in the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SCell on which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rPr>
          <w:iCs/>
        </w:rPr>
        <w:t xml:space="preserve"> is not configured.</w:t>
      </w:r>
    </w:p>
    <w:p w14:paraId="18127911" w14:textId="77777777" w:rsidR="001B7E59" w:rsidRDefault="001B7E59" w:rsidP="001B7E59">
      <w:pPr>
        <w:pStyle w:val="Heading3"/>
      </w:pPr>
      <w:r>
        <w:t>8.18.2</w:t>
      </w:r>
      <w:r>
        <w:tab/>
        <w:t>Requirements for TRP specific SSB based beam failure detection</w:t>
      </w:r>
    </w:p>
    <w:p w14:paraId="17BB4B22" w14:textId="77777777" w:rsidR="001B7E59" w:rsidRDefault="001B7E59" w:rsidP="001B7E59">
      <w:pPr>
        <w:pStyle w:val="Heading4"/>
      </w:pPr>
      <w:r>
        <w:rPr>
          <w:rFonts w:eastAsia="?? ??"/>
        </w:rPr>
        <w:t>8.18.2.1</w:t>
      </w:r>
      <w:r>
        <w:rPr>
          <w:rFonts w:eastAsia="?? ??"/>
        </w:rPr>
        <w:tab/>
      </w:r>
      <w:r>
        <w:t>Introduction</w:t>
      </w:r>
    </w:p>
    <w:p w14:paraId="073E158C" w14:textId="77777777" w:rsidR="001B7E59" w:rsidRDefault="001B7E59" w:rsidP="001B7E59">
      <w:r>
        <w:t xml:space="preserve">The requirements in this clause apply for each SSB resource in the set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t xml:space="preserve">configured for a serving cell, provided that the SSB configured for </w:t>
      </w:r>
      <w:r>
        <w:rPr>
          <w:rFonts w:cs="v5.0.0"/>
        </w:rPr>
        <w:t>beam failure detection</w:t>
      </w:r>
      <w:r>
        <w:t xml:space="preserve"> is actually transmitted within the UE active DL BWP during the entire evaluation period specified in clause 8.18.2.2. The SSB(s) in set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rPr>
          <w:lang w:eastAsia="zh-CN"/>
        </w:rPr>
        <w:t xml:space="preserve"> </w:t>
      </w:r>
      <w:r>
        <w:t xml:space="preserve">can be </w:t>
      </w:r>
      <w:r>
        <w:rPr>
          <w:lang w:eastAsia="zh-CN"/>
        </w:rPr>
        <w:t>associated with an additionalPCI other than serving cell PCI.</w:t>
      </w:r>
    </w:p>
    <w:p w14:paraId="73CD4631" w14:textId="77777777" w:rsidR="001B7E59" w:rsidRDefault="001B7E59" w:rsidP="001B7E59">
      <w:pPr>
        <w:pStyle w:val="TH"/>
      </w:pPr>
      <w:r>
        <w:t>Table 8.18.2.1-1: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B7E59" w14:paraId="58AEBF8B" w14:textId="77777777" w:rsidTr="008A094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250AB7B2" w14:textId="77777777" w:rsidR="001B7E59" w:rsidRDefault="001B7E59" w:rsidP="008A0941">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735DEBD" w14:textId="77777777" w:rsidR="001B7E59" w:rsidRDefault="001B7E59" w:rsidP="008A0941">
            <w:pPr>
              <w:pStyle w:val="TAH"/>
              <w:rPr>
                <w:rFonts w:eastAsia="?? ??"/>
                <w:lang w:eastAsia="ko-KR"/>
              </w:rPr>
            </w:pPr>
            <w:r>
              <w:rPr>
                <w:rFonts w:eastAsia="?? ??"/>
                <w:lang w:eastAsia="ko-KR"/>
              </w:rPr>
              <w:t>Value for BLER</w:t>
            </w:r>
          </w:p>
        </w:tc>
      </w:tr>
      <w:tr w:rsidR="001B7E59" w14:paraId="632014CC" w14:textId="77777777" w:rsidTr="008A094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F70AE4" w14:textId="77777777" w:rsidR="001B7E59" w:rsidRDefault="001B7E59" w:rsidP="008A0941">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69AD0A" w14:textId="77777777" w:rsidR="001B7E59" w:rsidRDefault="001B7E59" w:rsidP="008A0941">
            <w:pPr>
              <w:pStyle w:val="TAC"/>
              <w:rPr>
                <w:lang w:eastAsia="ko-KR"/>
              </w:rPr>
            </w:pPr>
            <w:r>
              <w:rPr>
                <w:lang w:eastAsia="ko-KR"/>
              </w:rPr>
              <w:t>1-0</w:t>
            </w:r>
          </w:p>
        </w:tc>
      </w:tr>
      <w:tr w:rsidR="001B7E59" w14:paraId="18EBAFAC"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CAD0D7" w14:textId="77777777" w:rsidR="001B7E59" w:rsidRDefault="001B7E59" w:rsidP="008A0941">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BAB62C" w14:textId="77777777" w:rsidR="001B7E59" w:rsidRDefault="001B7E59" w:rsidP="008A0941">
            <w:pPr>
              <w:pStyle w:val="TAC"/>
              <w:rPr>
                <w:lang w:val="de-DE" w:eastAsia="ko-KR"/>
              </w:rPr>
            </w:pPr>
            <w:r>
              <w:rPr>
                <w:lang w:eastAsia="ko-KR"/>
              </w:rPr>
              <w:t>2</w:t>
            </w:r>
          </w:p>
        </w:tc>
      </w:tr>
      <w:tr w:rsidR="001B7E59" w14:paraId="43BE08E6"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4BF0C5D" w14:textId="77777777" w:rsidR="001B7E59" w:rsidRDefault="001B7E59" w:rsidP="008A0941">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4A0C13" w14:textId="77777777" w:rsidR="001B7E59" w:rsidRDefault="001B7E59" w:rsidP="008A0941">
            <w:pPr>
              <w:pStyle w:val="TAC"/>
              <w:rPr>
                <w:lang w:eastAsia="ko-KR"/>
              </w:rPr>
            </w:pPr>
            <w:r>
              <w:rPr>
                <w:lang w:eastAsia="ko-KR"/>
              </w:rPr>
              <w:t>8</w:t>
            </w:r>
          </w:p>
        </w:tc>
      </w:tr>
      <w:tr w:rsidR="001B7E59" w14:paraId="31C18592"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682AC8" w14:textId="77777777" w:rsidR="001B7E59" w:rsidRDefault="001B7E59" w:rsidP="008A0941">
            <w:pPr>
              <w:pStyle w:val="TAL"/>
              <w:rPr>
                <w:lang w:eastAsia="ko-KR"/>
              </w:rPr>
            </w:pPr>
            <w:r>
              <w:rPr>
                <w:lang w:eastAsia="ko-KR"/>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3E2294" w14:textId="77777777" w:rsidR="001B7E59" w:rsidRDefault="001B7E59" w:rsidP="008A0941">
            <w:pPr>
              <w:pStyle w:val="TAC"/>
              <w:rPr>
                <w:lang w:eastAsia="ko-KR"/>
              </w:rPr>
            </w:pPr>
            <w:r>
              <w:rPr>
                <w:lang w:eastAsia="ko-KR"/>
              </w:rPr>
              <w:t>0dB</w:t>
            </w:r>
          </w:p>
        </w:tc>
      </w:tr>
      <w:tr w:rsidR="001B7E59" w14:paraId="375306D9"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82E0AFA" w14:textId="77777777" w:rsidR="001B7E59" w:rsidRDefault="001B7E59" w:rsidP="008A0941">
            <w:pPr>
              <w:pStyle w:val="TAL"/>
              <w:rPr>
                <w:lang w:eastAsia="ko-KR"/>
              </w:rPr>
            </w:pPr>
            <w:r>
              <w:rPr>
                <w:lang w:eastAsia="ko-KR"/>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6809F6" w14:textId="77777777" w:rsidR="001B7E59" w:rsidRDefault="001B7E59" w:rsidP="008A0941">
            <w:pPr>
              <w:pStyle w:val="TAC"/>
              <w:rPr>
                <w:lang w:eastAsia="ko-KR"/>
              </w:rPr>
            </w:pPr>
            <w:r>
              <w:rPr>
                <w:lang w:eastAsia="ko-KR"/>
              </w:rPr>
              <w:t>0dB</w:t>
            </w:r>
          </w:p>
        </w:tc>
      </w:tr>
      <w:tr w:rsidR="001B7E59" w14:paraId="6FD90D6D"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3A7C91" w14:textId="77777777" w:rsidR="001B7E59" w:rsidRDefault="001B7E59" w:rsidP="008A0941">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C96FF6" w14:textId="77777777" w:rsidR="001B7E59" w:rsidRDefault="001B7E59" w:rsidP="008A0941">
            <w:pPr>
              <w:pStyle w:val="TAC"/>
              <w:rPr>
                <w:lang w:eastAsia="ko-KR"/>
              </w:rPr>
            </w:pPr>
            <w:r>
              <w:rPr>
                <w:lang w:eastAsia="ko-KR"/>
              </w:rPr>
              <w:t>24</w:t>
            </w:r>
          </w:p>
        </w:tc>
      </w:tr>
      <w:tr w:rsidR="001B7E59" w14:paraId="08E72F4E"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E4FF5D" w14:textId="77777777" w:rsidR="001B7E59" w:rsidRDefault="001B7E59" w:rsidP="008A0941">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257ADD" w14:textId="77777777" w:rsidR="001B7E59" w:rsidRDefault="001B7E59" w:rsidP="008A0941">
            <w:pPr>
              <w:pStyle w:val="TAC"/>
              <w:rPr>
                <w:lang w:eastAsia="ko-KR"/>
              </w:rPr>
            </w:pPr>
            <w:r>
              <w:rPr>
                <w:lang w:eastAsia="ko-KR"/>
              </w:rPr>
              <w:t>Same as the SCS of RMSI CORESET</w:t>
            </w:r>
          </w:p>
        </w:tc>
      </w:tr>
      <w:tr w:rsidR="001B7E59" w14:paraId="304285A3"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0E6D99" w14:textId="77777777" w:rsidR="001B7E59" w:rsidRDefault="001B7E59" w:rsidP="008A0941">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8F4B24" w14:textId="77777777" w:rsidR="001B7E59" w:rsidRDefault="001B7E59" w:rsidP="008A0941">
            <w:pPr>
              <w:pStyle w:val="TAC"/>
              <w:rPr>
                <w:lang w:eastAsia="ko-KR"/>
              </w:rPr>
            </w:pPr>
            <w:r>
              <w:rPr>
                <w:lang w:eastAsia="ko-KR"/>
              </w:rPr>
              <w:t>REG bundle size</w:t>
            </w:r>
          </w:p>
        </w:tc>
      </w:tr>
      <w:tr w:rsidR="001B7E59" w14:paraId="5A3E8E13"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30D84BA" w14:textId="77777777" w:rsidR="001B7E59" w:rsidRDefault="001B7E59" w:rsidP="008A0941">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A98420" w14:textId="77777777" w:rsidR="001B7E59" w:rsidRDefault="001B7E59" w:rsidP="008A0941">
            <w:pPr>
              <w:pStyle w:val="TAC"/>
              <w:rPr>
                <w:lang w:eastAsia="ko-KR"/>
              </w:rPr>
            </w:pPr>
            <w:r>
              <w:rPr>
                <w:lang w:eastAsia="ko-KR"/>
              </w:rPr>
              <w:t>6</w:t>
            </w:r>
          </w:p>
        </w:tc>
      </w:tr>
      <w:tr w:rsidR="001B7E59" w14:paraId="5B819089"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CDD6690" w14:textId="77777777" w:rsidR="001B7E59" w:rsidRDefault="001B7E59" w:rsidP="008A0941">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B47F39" w14:textId="77777777" w:rsidR="001B7E59" w:rsidRDefault="001B7E59" w:rsidP="008A0941">
            <w:pPr>
              <w:pStyle w:val="TAC"/>
              <w:rPr>
                <w:lang w:eastAsia="ko-KR"/>
              </w:rPr>
            </w:pPr>
            <w:r>
              <w:rPr>
                <w:lang w:eastAsia="ko-KR"/>
              </w:rPr>
              <w:t>Normal</w:t>
            </w:r>
          </w:p>
        </w:tc>
      </w:tr>
      <w:tr w:rsidR="001B7E59" w14:paraId="25C3D9AB" w14:textId="77777777" w:rsidTr="008A094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492C804" w14:textId="77777777" w:rsidR="001B7E59" w:rsidRDefault="001B7E59" w:rsidP="008A0941">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E0FF8AC" w14:textId="77777777" w:rsidR="001B7E59" w:rsidRDefault="001B7E59" w:rsidP="008A0941">
            <w:pPr>
              <w:pStyle w:val="TAC"/>
              <w:rPr>
                <w:lang w:eastAsia="ko-KR"/>
              </w:rPr>
            </w:pPr>
            <w:r>
              <w:rPr>
                <w:lang w:eastAsia="ko-KR"/>
              </w:rPr>
              <w:t>Distributed</w:t>
            </w:r>
          </w:p>
        </w:tc>
      </w:tr>
    </w:tbl>
    <w:p w14:paraId="65824046" w14:textId="77777777" w:rsidR="001B7E59" w:rsidRDefault="001B7E59" w:rsidP="001B7E59">
      <w:pPr>
        <w:rPr>
          <w:rFonts w:asciiTheme="minorHAnsi" w:eastAsiaTheme="minorHAnsi" w:hAnsiTheme="minorHAnsi" w:cstheme="minorBidi"/>
          <w:sz w:val="22"/>
          <w:szCs w:val="22"/>
          <w:lang w:val="en-US"/>
        </w:rPr>
      </w:pPr>
    </w:p>
    <w:p w14:paraId="50E89E63" w14:textId="77777777" w:rsidR="001B7E59" w:rsidRDefault="001B7E59" w:rsidP="001B7E59">
      <w:pPr>
        <w:pStyle w:val="Heading4"/>
      </w:pPr>
      <w:r>
        <w:rPr>
          <w:rFonts w:eastAsia="?? ??"/>
        </w:rPr>
        <w:t>8.18.2.2</w:t>
      </w:r>
      <w:r>
        <w:rPr>
          <w:rFonts w:eastAsia="?? ??"/>
        </w:rPr>
        <w:tab/>
      </w:r>
      <w:r>
        <w:t>Minimum requirement</w:t>
      </w:r>
    </w:p>
    <w:p w14:paraId="07111775" w14:textId="77777777" w:rsidR="001B7E59" w:rsidRDefault="001B7E59" w:rsidP="001B7E59">
      <w:pPr>
        <w:rPr>
          <w:rFonts w:eastAsia="?? ??"/>
        </w:rPr>
      </w:pPr>
      <w:r>
        <w:rPr>
          <w:rFonts w:eastAsia="?? ??"/>
        </w:rPr>
        <w:t xml:space="preserve">UE shall be able to evaluate whether the downlink radio link quality on the configured SSB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35BD8EAA" w14:textId="77777777" w:rsidR="001B7E59" w:rsidRDefault="001B7E59" w:rsidP="001B7E59">
      <w:pPr>
        <w:rPr>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8.18.2.2-1 for FR1.</w:t>
      </w:r>
    </w:p>
    <w:p w14:paraId="4416DB36" w14:textId="77777777" w:rsidR="001B7E59" w:rsidRDefault="001B7E59" w:rsidP="001B7E59">
      <w:pPr>
        <w:rPr>
          <w:ins w:id="451" w:author="Iana Siomina" w:date="2023-08-24T15:58:00Z"/>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8.18.2.2-2 for FR2 with scaling factor</w:t>
      </w:r>
      <w:ins w:id="452" w:author="Nokia" w:date="2023-08-24T11:33:00Z">
        <w:r>
          <w:rPr>
            <w:rFonts w:eastAsia="?? ??"/>
          </w:rPr>
          <w:t xml:space="preserve"> N</w:t>
        </w:r>
      </w:ins>
      <w:ins w:id="453" w:author="Iana Siomina" w:date="2023-08-24T15:58:00Z">
        <w:r>
          <w:rPr>
            <w:rFonts w:eastAsia="?? ??"/>
          </w:rPr>
          <w:t>, where</w:t>
        </w:r>
      </w:ins>
    </w:p>
    <w:p w14:paraId="3BE47D16" w14:textId="4B89348B" w:rsidR="001B7E59" w:rsidRDefault="001B7E59" w:rsidP="00BB4835">
      <w:pPr>
        <w:ind w:left="284"/>
        <w:rPr>
          <w:ins w:id="454" w:author="Iana Siomina" w:date="2023-08-24T15:58:00Z"/>
          <w:rFonts w:eastAsia="?? ??"/>
        </w:rPr>
      </w:pPr>
      <w:ins w:id="455" w:author="Iana Siomina" w:date="2023-08-24T15:58:00Z">
        <w:r>
          <w:rPr>
            <w:rFonts w:eastAsia="?? ??"/>
          </w:rPr>
          <w:t>N</w:t>
        </w:r>
      </w:ins>
      <w:ins w:id="456" w:author="Nokia" w:date="2023-08-24T11:33:00Z">
        <w:r>
          <w:rPr>
            <w:rFonts w:eastAsia="?? ??"/>
          </w:rPr>
          <w:t xml:space="preserve"> </w:t>
        </w:r>
        <w:r w:rsidRPr="00A7593E">
          <w:rPr>
            <w:rFonts w:eastAsia="?? ??"/>
          </w:rPr>
          <w:t>= [TBD]</w:t>
        </w:r>
        <w:r>
          <w:rPr>
            <w:rFonts w:eastAsia="?? ??"/>
          </w:rPr>
          <w:t xml:space="preserve"> </w:t>
        </w:r>
      </w:ins>
      <w:ins w:id="457" w:author="Iana Siomina" w:date="2023-08-24T15:58:00Z">
        <w:r>
          <w:rPr>
            <w:rFonts w:eastAsia="?? ??"/>
          </w:rPr>
          <w:t>for PCell in FR2-1 for</w:t>
        </w:r>
      </w:ins>
      <w:ins w:id="458" w:author="Nokia" w:date="2023-08-24T11:33:00Z">
        <w:r>
          <w:rPr>
            <w:rFonts w:eastAsia="?? ??"/>
          </w:rPr>
          <w:t xml:space="preserve"> UE support</w:t>
        </w:r>
      </w:ins>
      <w:ins w:id="459" w:author="Iana Siomina" w:date="2023-08-24T15:58:00Z">
        <w:r>
          <w:rPr>
            <w:rFonts w:eastAsia="?? ??"/>
          </w:rPr>
          <w:t>ing</w:t>
        </w:r>
      </w:ins>
      <w:ins w:id="460" w:author="Nokia" w:date="2023-08-24T11:33:00Z">
        <w:r>
          <w:rPr>
            <w:rFonts w:eastAsia="?? ??"/>
          </w:rPr>
          <w:t xml:space="preserve"> [</w:t>
        </w:r>
      </w:ins>
      <w:ins w:id="461" w:author="Nokia" w:date="2023-08-24T18:00:00Z">
        <w:r>
          <w:rPr>
            <w:lang w:eastAsia="en-GB"/>
          </w:rPr>
          <w:t>TBD - multi-rx faster beam switching capability</w:t>
        </w:r>
      </w:ins>
      <w:ins w:id="462" w:author="Nokia" w:date="2023-08-24T11:33:00Z">
        <w:r>
          <w:rPr>
            <w:rFonts w:eastAsia="?? ??"/>
          </w:rPr>
          <w:t>]</w:t>
        </w:r>
      </w:ins>
      <w:ins w:id="463" w:author="Nokia" w:date="2023-08-24T18:01:00Z">
        <w:r>
          <w:rPr>
            <w:lang w:eastAsia="en-GB"/>
          </w:rPr>
          <w:t xml:space="preserve"> [additional conditions FFS]</w:t>
        </w:r>
      </w:ins>
      <w:ins w:id="464" w:author="Nokia" w:date="2023-08-24T11:33:00Z">
        <w:r>
          <w:rPr>
            <w:rFonts w:eastAsia="?? ??"/>
          </w:rPr>
          <w:t xml:space="preserve">, </w:t>
        </w:r>
      </w:ins>
      <w:ins w:id="465" w:author="Iana Siomina" w:date="2023-08-24T15:58:00Z">
        <w:r>
          <w:rPr>
            <w:rFonts w:eastAsia="?? ??"/>
          </w:rPr>
          <w:t>and</w:t>
        </w:r>
      </w:ins>
    </w:p>
    <w:p w14:paraId="479F7FFF" w14:textId="3534B604" w:rsidR="001B7E59" w:rsidRDefault="001B7E59" w:rsidP="00BB4835">
      <w:pPr>
        <w:ind w:left="284"/>
        <w:rPr>
          <w:rFonts w:eastAsia="?? ??"/>
        </w:rPr>
      </w:pPr>
      <w:r>
        <w:rPr>
          <w:rFonts w:eastAsia="?? ??"/>
        </w:rPr>
        <w:t>N=8</w:t>
      </w:r>
      <w:ins w:id="466" w:author="Iana Siomina" w:date="2023-08-24T15:59:00Z">
        <w:r>
          <w:rPr>
            <w:rFonts w:eastAsia="?? ??"/>
          </w:rPr>
          <w:t xml:space="preserve"> for other cases in FR2</w:t>
        </w:r>
      </w:ins>
      <w:r>
        <w:rPr>
          <w:rFonts w:eastAsia="?? ??"/>
        </w:rPr>
        <w:t>.</w:t>
      </w:r>
    </w:p>
    <w:p w14:paraId="4CFE2CA8" w14:textId="77777777" w:rsidR="001B7E59" w:rsidRDefault="001B7E59" w:rsidP="001B7E59">
      <w:pPr>
        <w:rPr>
          <w:rFonts w:eastAsia="?? ??"/>
        </w:rPr>
      </w:pPr>
      <w:r>
        <w:rPr>
          <w:rFonts w:eastAsia="?? ??"/>
        </w:rPr>
        <w:t>For FR1,</w:t>
      </w:r>
    </w:p>
    <w:p w14:paraId="4E040CC3" w14:textId="77777777" w:rsidR="001B7E59" w:rsidRDefault="001B7E59" w:rsidP="001B7E59">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0C6A659E" w14:textId="77777777" w:rsidR="001B7E59" w:rsidRDefault="001B7E59" w:rsidP="001B7E59">
      <w:pPr>
        <w:pStyle w:val="B10"/>
      </w:pPr>
      <w:r>
        <w:t>-</w:t>
      </w:r>
      <w:r>
        <w:tab/>
        <w:t>P=1 when in the monitored cell there are no measurement gaps overlapping with any occasion of the SSB.</w:t>
      </w:r>
    </w:p>
    <w:p w14:paraId="68C90A87" w14:textId="77777777" w:rsidR="001B7E59" w:rsidRDefault="001B7E59" w:rsidP="001B7E59">
      <w:pPr>
        <w:rPr>
          <w:rFonts w:eastAsia="?? ??"/>
        </w:rPr>
      </w:pPr>
      <w:r>
        <w:rPr>
          <w:rFonts w:eastAsia="?? ??"/>
        </w:rPr>
        <w:t>For FR2,</w:t>
      </w:r>
    </w:p>
    <w:p w14:paraId="03A5DCBA" w14:textId="77777777" w:rsidR="001B7E59" w:rsidRDefault="001B7E59" w:rsidP="001B7E59">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0D116C78" w14:textId="77777777" w:rsidR="001B7E59" w:rsidRDefault="001B7E59" w:rsidP="001B7E59">
      <w:pPr>
        <w:pStyle w:val="B10"/>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14:paraId="707AE11A"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351A946A" w14:textId="77777777" w:rsidR="001B7E59" w:rsidRDefault="001B7E59" w:rsidP="001B7E59">
      <w:pPr>
        <w:pStyle w:val="B20"/>
      </w:pPr>
      <w:r>
        <w:t>-</w:t>
      </w:r>
      <w:r>
        <w:tab/>
        <w:t>T</w:t>
      </w:r>
      <w:r>
        <w:rPr>
          <w:vertAlign w:val="subscript"/>
        </w:rPr>
        <w:t>SMTCperiod</w:t>
      </w:r>
      <w:r>
        <w:t xml:space="preserve"> ≠ MGRP or</w:t>
      </w:r>
    </w:p>
    <w:p w14:paraId="57BC649F" w14:textId="77777777" w:rsidR="001B7E59" w:rsidRDefault="001B7E59" w:rsidP="001B7E59">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716D17DA"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0138FC36"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2305A65"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14087FB4" w14:textId="77777777" w:rsidR="001B7E59" w:rsidRDefault="001B7E59" w:rsidP="001B7E59">
      <w:pPr>
        <w:pStyle w:val="B10"/>
      </w:pPr>
      <w:r>
        <w:t>-</w:t>
      </w:r>
      <w:r>
        <w:tab/>
        <w:t>P</w:t>
      </w:r>
      <w:r>
        <w:rPr>
          <w:vertAlign w:val="subscript"/>
        </w:rPr>
        <w:t>sharing factor</w:t>
      </w:r>
      <w:r>
        <w:t xml:space="preserve"> = 1, if the BFD-RS resource outside measurement gap is</w:t>
      </w:r>
    </w:p>
    <w:p w14:paraId="2517E568" w14:textId="77777777" w:rsidR="001B7E59" w:rsidRDefault="001B7E59" w:rsidP="001B7E59">
      <w:pPr>
        <w:pStyle w:val="B20"/>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20C89D23" w14:textId="77777777" w:rsidR="001B7E59" w:rsidRDefault="001B7E59" w:rsidP="001B7E59">
      <w:pPr>
        <w:pStyle w:val="B10"/>
        <w:ind w:left="851"/>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4B411B72" w14:textId="77777777" w:rsidR="001B7E59" w:rsidRDefault="001B7E59" w:rsidP="001B7E59">
      <w:pPr>
        <w:pStyle w:val="B10"/>
        <w:ind w:left="851"/>
      </w:pPr>
      <w:r>
        <w:t>-</w:t>
      </w:r>
      <w:r>
        <w:tab/>
        <w:t>P</w:t>
      </w:r>
      <w:r>
        <w:rPr>
          <w:vertAlign w:val="subscript"/>
        </w:rPr>
        <w:t>sharing factor</w:t>
      </w:r>
      <w:r>
        <w:t xml:space="preserve"> = 3, otherwise.</w:t>
      </w:r>
    </w:p>
    <w:p w14:paraId="1BC6D0CD" w14:textId="77777777" w:rsidR="001B7E59" w:rsidRDefault="001B7E59" w:rsidP="001B7E59">
      <w:pPr>
        <w:pStyle w:val="B10"/>
      </w:pPr>
      <w:r>
        <w:t xml:space="preserve">where, </w:t>
      </w:r>
    </w:p>
    <w:p w14:paraId="35450551" w14:textId="77777777" w:rsidR="001B7E59" w:rsidRDefault="001B7E59" w:rsidP="001B7E59">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given the SMTC offset of all CCs in FR2 provided the same offset.</w:t>
      </w:r>
    </w:p>
    <w:p w14:paraId="33E9BAC9" w14:textId="77777777" w:rsidR="001B7E59" w:rsidRDefault="001B7E59" w:rsidP="001B7E59">
      <w:r>
        <w:t>Longer evaluation period would be expected if the combination of BFD-RS resource, SMTC occasion and measurement gap configurations does not meet pervious conditions.</w:t>
      </w:r>
    </w:p>
    <w:p w14:paraId="28AF7A00" w14:textId="77777777" w:rsidR="001B7E59" w:rsidRDefault="001B7E59" w:rsidP="001B7E59">
      <w:pPr>
        <w:rPr>
          <w:rFonts w:eastAsia="?? ??"/>
        </w:rPr>
      </w:pPr>
      <w:r>
        <w:rPr>
          <w:rFonts w:eastAsia="?? ??"/>
        </w:rPr>
        <w:t xml:space="preserve">For either an FR1 or FR2 serving cell, longer </w:t>
      </w:r>
      <w:r>
        <w:t xml:space="preserve">BFD </w:t>
      </w:r>
      <w:r>
        <w:rPr>
          <w:rFonts w:eastAsia="?? ??"/>
        </w:rPr>
        <w:t>evaluation period would be expected during the period T</w:t>
      </w:r>
      <w:r>
        <w:rPr>
          <w:rFonts w:eastAsia="?? ??"/>
          <w:vertAlign w:val="subscript"/>
        </w:rPr>
        <w:t>identify_CGI</w:t>
      </w:r>
      <w:r>
        <w:rPr>
          <w:rFonts w:eastAsia="?? ??"/>
        </w:rPr>
        <w:t xml:space="preserve"> when the UE is requested to decode an NR CGI.</w:t>
      </w:r>
    </w:p>
    <w:p w14:paraId="6EE828B1" w14:textId="77777777" w:rsidR="001B7E59" w:rsidRDefault="001B7E59" w:rsidP="001B7E59">
      <w:pPr>
        <w:rPr>
          <w:rFonts w:eastAsiaTheme="minorHAnsi"/>
        </w:rPr>
      </w:pPr>
      <w:r>
        <w:t>For either an FR1 or FR2 serving cell, longer BFD evaluation period would be expected during the period T</w:t>
      </w:r>
      <w:r>
        <w:rPr>
          <w:vertAlign w:val="subscript"/>
        </w:rPr>
        <w:t>identify_CGI,E-UTRAN</w:t>
      </w:r>
      <w:r>
        <w:t xml:space="preserve"> when the UE is requested to decode an LTE CGI.</w:t>
      </w:r>
    </w:p>
    <w:p w14:paraId="5B6DEE35" w14:textId="77777777" w:rsidR="001B7E59" w:rsidRDefault="001B7E59" w:rsidP="001B7E59">
      <w:pPr>
        <w:rPr>
          <w:rFonts w:eastAsia="SimSun"/>
          <w:lang w:val="fr-FR"/>
        </w:rPr>
      </w:pPr>
      <w:r>
        <w:rPr>
          <w:rFonts w:eastAsia="SimSun"/>
          <w:lang w:val="fr-FR"/>
        </w:rPr>
        <w:t>The values of P</w:t>
      </w:r>
      <w:r>
        <w:rPr>
          <w:rFonts w:eastAsia="SimSun"/>
          <w:vertAlign w:val="subscript"/>
          <w:lang w:val="fr-FR"/>
        </w:rPr>
        <w:t xml:space="preserve">TRP </w:t>
      </w:r>
      <w:r>
        <w:rPr>
          <w:rFonts w:eastAsia="SimSun"/>
          <w:lang w:val="fr-FR"/>
        </w:rPr>
        <w:t>defined in table 8.18.2.2-2 is defined as 2, if SSB/</w:t>
      </w:r>
      <w:r>
        <w:rPr>
          <w:rFonts w:eastAsia="SimSun"/>
        </w:rPr>
        <w:t xml:space="preserve">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 </w:t>
      </w:r>
    </w:p>
    <w:p w14:paraId="23585447" w14:textId="77777777" w:rsidR="001B7E59" w:rsidRDefault="001B7E59" w:rsidP="001B7E59">
      <w:pPr>
        <w:rPr>
          <w:rFonts w:eastAsia="SimSun"/>
        </w:rPr>
      </w:pPr>
    </w:p>
    <w:p w14:paraId="0EA5E649" w14:textId="77777777" w:rsidR="001B7E59" w:rsidRDefault="001B7E59" w:rsidP="001B7E59">
      <w:pPr>
        <w:pStyle w:val="TH"/>
        <w:rPr>
          <w:rFonts w:eastAsiaTheme="minorHAnsi"/>
        </w:rPr>
      </w:pPr>
      <w:r>
        <w:t>Table 8.18.2.2-1: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0D6979C2"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0D8044BB" w14:textId="77777777" w:rsidR="001B7E59" w:rsidRDefault="001B7E59" w:rsidP="008A0941">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D974FB" w14:textId="77777777" w:rsidR="001B7E59" w:rsidRDefault="001B7E59" w:rsidP="008A0941">
            <w:pPr>
              <w:pStyle w:val="TAH"/>
              <w:rPr>
                <w:lang w:eastAsia="ko-KR"/>
              </w:rPr>
            </w:pPr>
            <w:r>
              <w:rPr>
                <w:lang w:eastAsia="ko-KR"/>
              </w:rPr>
              <w:t>T</w:t>
            </w:r>
            <w:r>
              <w:rPr>
                <w:vertAlign w:val="subscript"/>
                <w:lang w:eastAsia="ko-KR"/>
              </w:rPr>
              <w:t>Evaluate_BFD_SSB</w:t>
            </w:r>
            <w:r>
              <w:rPr>
                <w:lang w:eastAsia="ko-KR"/>
              </w:rPr>
              <w:t xml:space="preserve"> (ms) </w:t>
            </w:r>
          </w:p>
        </w:tc>
      </w:tr>
      <w:tr w:rsidR="001B7E59" w14:paraId="6FF0D8B0"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2270C046" w14:textId="77777777" w:rsidR="001B7E59" w:rsidRDefault="001B7E59" w:rsidP="008A0941">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5A8D0B21" w14:textId="77777777" w:rsidR="001B7E59" w:rsidRDefault="001B7E59" w:rsidP="008A0941">
            <w:pPr>
              <w:pStyle w:val="TAC"/>
              <w:rPr>
                <w:lang w:eastAsia="ko-KR"/>
              </w:rPr>
            </w:pPr>
            <w:r>
              <w:rPr>
                <w:rFonts w:cs="v4.2.0"/>
                <w:lang w:eastAsia="ko-KR"/>
              </w:rPr>
              <w:t xml:space="preserve">Max(50, 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SSB</w:t>
            </w:r>
            <w:r>
              <w:rPr>
                <w:rFonts w:cs="v4.2.0"/>
                <w:lang w:eastAsia="ko-KR"/>
              </w:rPr>
              <w:t>)</w:t>
            </w:r>
          </w:p>
        </w:tc>
      </w:tr>
      <w:tr w:rsidR="001B7E59" w14:paraId="233BA720"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05B5C0C4" w14:textId="77777777" w:rsidR="001B7E59" w:rsidRDefault="001B7E59" w:rsidP="008A0941">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8B0D72D" w14:textId="77777777" w:rsidR="001B7E59" w:rsidRDefault="001B7E59" w:rsidP="008A0941">
            <w:pPr>
              <w:pStyle w:val="TAC"/>
              <w:rPr>
                <w:lang w:val="fr-FR" w:eastAsia="ko-KR"/>
              </w:rPr>
            </w:pPr>
            <w:r>
              <w:rPr>
                <w:rFonts w:cs="v4.2.0"/>
                <w:lang w:val="fr-FR" w:eastAsia="ko-KR"/>
              </w:rPr>
              <w:t xml:space="preserve">Max(50, Ceil(7.5 </w:t>
            </w:r>
            <w:r>
              <w:rPr>
                <w:rFonts w:ascii="Symbol" w:eastAsia="Symbol" w:hAnsi="Symbol" w:cs="Symbol"/>
                <w:szCs w:val="18"/>
                <w:lang w:eastAsia="ko-KR"/>
              </w:rPr>
              <w:t>´</w:t>
            </w:r>
            <w:r>
              <w:rPr>
                <w:rFonts w:cs="Arial"/>
                <w:szCs w:val="18"/>
                <w:lang w:val="fr-FR" w:eastAsia="ko-KR"/>
              </w:rPr>
              <w:t xml:space="preserve"> </w:t>
            </w:r>
            <w:r>
              <w:rPr>
                <w:rFonts w:cs="v4.2.0"/>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rFonts w:cs="v4.2.0"/>
                <w:lang w:val="fr-FR" w:eastAsia="ko-KR"/>
              </w:rPr>
              <w:t>Max(T</w:t>
            </w:r>
            <w:r>
              <w:rPr>
                <w:rFonts w:cs="v4.2.0"/>
                <w:vertAlign w:val="subscript"/>
                <w:lang w:val="fr-FR" w:eastAsia="ko-KR"/>
              </w:rPr>
              <w:t>DRX</w:t>
            </w:r>
            <w:r>
              <w:rPr>
                <w:rFonts w:cs="v4.2.0"/>
                <w:lang w:val="fr-FR" w:eastAsia="ko-KR"/>
              </w:rPr>
              <w:t>,T</w:t>
            </w:r>
            <w:r>
              <w:rPr>
                <w:rFonts w:cs="v4.2.0"/>
                <w:vertAlign w:val="subscript"/>
                <w:lang w:val="fr-FR" w:eastAsia="ko-KR"/>
              </w:rPr>
              <w:t>SSB</w:t>
            </w:r>
            <w:r>
              <w:rPr>
                <w:rFonts w:cs="v4.2.0"/>
                <w:lang w:val="fr-FR" w:eastAsia="ko-KR"/>
              </w:rPr>
              <w:t>))</w:t>
            </w:r>
          </w:p>
        </w:tc>
      </w:tr>
      <w:tr w:rsidR="001B7E59" w14:paraId="07E6CAE5"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2873EEE" w14:textId="77777777" w:rsidR="001B7E59" w:rsidRDefault="001B7E59" w:rsidP="008A0941">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86152A" w14:textId="77777777" w:rsidR="001B7E59" w:rsidRDefault="001B7E59" w:rsidP="008A0941">
            <w:pPr>
              <w:pStyle w:val="TAC"/>
              <w:rPr>
                <w:lang w:eastAsia="ko-KR"/>
              </w:rPr>
            </w:pPr>
            <w:r>
              <w:rPr>
                <w:rFonts w:cs="v4.2.0"/>
                <w:lang w:eastAsia="ko-KR"/>
              </w:rPr>
              <w:t xml:space="preserve">Ceil(5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T</w:t>
            </w:r>
            <w:r>
              <w:rPr>
                <w:rFonts w:cs="v4.2.0"/>
                <w:vertAlign w:val="subscript"/>
                <w:lang w:eastAsia="ko-KR"/>
              </w:rPr>
              <w:t>DRX</w:t>
            </w:r>
          </w:p>
        </w:tc>
      </w:tr>
      <w:tr w:rsidR="001B7E59" w14:paraId="45880481"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C02767A" w14:textId="77777777" w:rsidR="001B7E59" w:rsidRDefault="001B7E59" w:rsidP="008A0941">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0E21AF12" w14:textId="77777777" w:rsidR="001B7E59" w:rsidRDefault="001B7E59" w:rsidP="001B7E59">
      <w:pPr>
        <w:rPr>
          <w:rFonts w:asciiTheme="minorHAnsi" w:eastAsia="?? ??" w:hAnsiTheme="minorHAnsi" w:cstheme="minorBidi"/>
          <w:sz w:val="22"/>
          <w:szCs w:val="22"/>
          <w:lang w:val="en-US"/>
        </w:rPr>
      </w:pPr>
    </w:p>
    <w:p w14:paraId="3D45EFB9" w14:textId="77777777" w:rsidR="001B7E59" w:rsidRDefault="001B7E59" w:rsidP="001B7E59">
      <w:pPr>
        <w:pStyle w:val="TAH"/>
        <w:rPr>
          <w:rFonts w:eastAsiaTheme="minorHAnsi"/>
        </w:rPr>
      </w:pPr>
      <w:r>
        <w:t>Table 8.18.2.2-2: Evaluation period T</w:t>
      </w:r>
      <w:r>
        <w:rPr>
          <w:vertAlign w:val="subscript"/>
        </w:rPr>
        <w:t>Evaluate_BFD_SSB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086B5F8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3F0A7029" w14:textId="77777777" w:rsidR="001B7E59" w:rsidRDefault="001B7E59" w:rsidP="008A0941">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E7DBA93" w14:textId="77777777" w:rsidR="001B7E59" w:rsidRDefault="001B7E59" w:rsidP="008A0941">
            <w:pPr>
              <w:pStyle w:val="TAH"/>
              <w:rPr>
                <w:lang w:eastAsia="ko-KR"/>
              </w:rPr>
            </w:pPr>
            <w:r>
              <w:rPr>
                <w:lang w:eastAsia="ko-KR"/>
              </w:rPr>
              <w:t>T</w:t>
            </w:r>
            <w:r>
              <w:rPr>
                <w:vertAlign w:val="subscript"/>
                <w:lang w:eastAsia="ko-KR"/>
              </w:rPr>
              <w:t>Evaluate_BFD_SSB</w:t>
            </w:r>
            <w:r>
              <w:rPr>
                <w:lang w:eastAsia="ko-KR"/>
              </w:rPr>
              <w:t xml:space="preserve"> (ms) </w:t>
            </w:r>
          </w:p>
        </w:tc>
      </w:tr>
      <w:tr w:rsidR="001B7E59" w14:paraId="7302867B"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A3CE536" w14:textId="77777777" w:rsidR="001B7E59" w:rsidRDefault="001B7E59" w:rsidP="008A0941">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2D320550" w14:textId="77777777" w:rsidR="001B7E59" w:rsidRDefault="001B7E59" w:rsidP="008A0941">
            <w:pPr>
              <w:pStyle w:val="TAC"/>
              <w:rPr>
                <w:lang w:val="fr-FR" w:eastAsia="ko-KR"/>
              </w:rPr>
            </w:pPr>
            <w:r>
              <w:rPr>
                <w:lang w:val="fr-FR" w:eastAsia="ko-KR"/>
              </w:rPr>
              <w:t xml:space="preserve">Max(50, Ceil(5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T</w:t>
            </w:r>
            <w:r>
              <w:rPr>
                <w:vertAlign w:val="subscript"/>
                <w:lang w:val="fr-FR" w:eastAsia="ko-KR"/>
              </w:rPr>
              <w:t>SSB</w:t>
            </w:r>
            <w:r>
              <w:rPr>
                <w:lang w:val="fr-FR" w:eastAsia="ko-KR"/>
              </w:rPr>
              <w:t>)</w:t>
            </w:r>
          </w:p>
        </w:tc>
      </w:tr>
      <w:tr w:rsidR="001B7E59" w14:paraId="20D840AE"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2EE1445" w14:textId="77777777" w:rsidR="001B7E59" w:rsidRDefault="001B7E59" w:rsidP="008A0941">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428C7102" w14:textId="77777777" w:rsidR="001B7E59" w:rsidRDefault="001B7E59" w:rsidP="008A0941">
            <w:pPr>
              <w:pStyle w:val="TAC"/>
              <w:rPr>
                <w:lang w:val="fr-FR" w:eastAsia="ko-KR"/>
              </w:rPr>
            </w:pPr>
            <w:r>
              <w:rPr>
                <w:lang w:val="fr-FR" w:eastAsia="ko-KR"/>
              </w:rPr>
              <w:t xml:space="preserve">Max(50, Ceil(7.5 </w:t>
            </w:r>
            <w:r>
              <w:rPr>
                <w:rFonts w:ascii="Symbol" w:eastAsia="Symbol" w:hAnsi="Symbol" w:cs="Symbol"/>
                <w:szCs w:val="18"/>
                <w:lang w:eastAsia="ko-KR"/>
              </w:rPr>
              <w:t>´</w:t>
            </w:r>
            <w:r>
              <w:rPr>
                <w:rFonts w:cs="Arial"/>
                <w:szCs w:val="18"/>
                <w:lang w:val="fr-FR" w:eastAsia="ko-KR"/>
              </w:rPr>
              <w:t xml:space="preserve"> </w:t>
            </w:r>
            <w:r>
              <w:rPr>
                <w:lang w:val="fr-FR" w:eastAsia="ko-KR"/>
              </w:rPr>
              <w:t xml:space="preserve">P </w:t>
            </w:r>
            <w:r>
              <w:rPr>
                <w:rFonts w:ascii="Symbol" w:eastAsia="Symbol" w:hAnsi="Symbol" w:cs="Symbol"/>
                <w:szCs w:val="18"/>
                <w:lang w:eastAsia="ko-KR"/>
              </w:rPr>
              <w:t>´</w:t>
            </w:r>
            <w:r>
              <w:rPr>
                <w:rFonts w:cs="Arial"/>
                <w:szCs w:val="18"/>
                <w:lang w:val="fr-FR" w:eastAsia="ko-KR"/>
              </w:rPr>
              <w:t xml:space="preserve"> </w:t>
            </w:r>
            <w:r>
              <w:rPr>
                <w:lang w:val="fr-FR" w:eastAsia="ko-KR"/>
              </w:rPr>
              <w:t>N*P</w:t>
            </w:r>
            <w:r>
              <w:rPr>
                <w:vertAlign w:val="subscript"/>
                <w:lang w:val="fr-FR" w:eastAsia="ko-KR"/>
              </w:rPr>
              <w:t>TRP</w:t>
            </w:r>
            <w:r>
              <w:rPr>
                <w:lang w:val="fr-FR" w:eastAsia="ko-KR"/>
              </w:rPr>
              <w:t xml:space="preserve">) </w:t>
            </w:r>
            <w:r>
              <w:rPr>
                <w:rFonts w:ascii="Symbol" w:eastAsia="Symbol" w:hAnsi="Symbol" w:cs="Symbol"/>
                <w:szCs w:val="18"/>
                <w:lang w:eastAsia="ko-KR"/>
              </w:rPr>
              <w:t>´</w:t>
            </w:r>
            <w:r>
              <w:rPr>
                <w:rFonts w:cs="Arial"/>
                <w:szCs w:val="18"/>
                <w:lang w:val="fr-FR" w:eastAsia="ko-KR"/>
              </w:rPr>
              <w:t xml:space="preserve"> </w:t>
            </w:r>
            <w:r>
              <w:rPr>
                <w:lang w:val="fr-FR" w:eastAsia="ko-KR"/>
              </w:rPr>
              <w:t>Max(T</w:t>
            </w:r>
            <w:r>
              <w:rPr>
                <w:vertAlign w:val="subscript"/>
                <w:lang w:val="fr-FR" w:eastAsia="ko-KR"/>
              </w:rPr>
              <w:t>DRX</w:t>
            </w:r>
            <w:r>
              <w:rPr>
                <w:lang w:val="fr-FR" w:eastAsia="ko-KR"/>
              </w:rPr>
              <w:t>,T</w:t>
            </w:r>
            <w:r>
              <w:rPr>
                <w:vertAlign w:val="subscript"/>
                <w:lang w:val="fr-FR" w:eastAsia="ko-KR"/>
              </w:rPr>
              <w:t>SSB</w:t>
            </w:r>
            <w:r>
              <w:rPr>
                <w:lang w:val="fr-FR" w:eastAsia="ko-KR"/>
              </w:rPr>
              <w:t>))</w:t>
            </w:r>
          </w:p>
        </w:tc>
      </w:tr>
      <w:tr w:rsidR="001B7E59" w14:paraId="705D58E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23361CB8" w14:textId="77777777" w:rsidR="001B7E59" w:rsidRDefault="001B7E59" w:rsidP="008A0941">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F87996" w14:textId="77777777" w:rsidR="001B7E59" w:rsidRDefault="001B7E59" w:rsidP="008A0941">
            <w:pPr>
              <w:pStyle w:val="TAC"/>
              <w:rPr>
                <w:lang w:eastAsia="ko-KR"/>
              </w:rPr>
            </w:pPr>
            <w:r>
              <w:rPr>
                <w:lang w:eastAsia="ko-KR"/>
              </w:rPr>
              <w:t xml:space="preserve">Ceil(5 </w:t>
            </w:r>
            <w:r>
              <w:rPr>
                <w:rFonts w:ascii="Symbol" w:eastAsia="Symbol" w:hAnsi="Symbol" w:cs="Symbol"/>
                <w:szCs w:val="18"/>
                <w:lang w:eastAsia="ko-KR"/>
              </w:rPr>
              <w:t>´</w:t>
            </w:r>
            <w:r>
              <w:rPr>
                <w:rFonts w:cs="Arial"/>
                <w:szCs w:val="18"/>
                <w:lang w:eastAsia="ko-KR"/>
              </w:rPr>
              <w:t xml:space="preserve"> </w:t>
            </w:r>
            <w:r>
              <w:rPr>
                <w:lang w:eastAsia="ko-KR"/>
              </w:rPr>
              <w:t xml:space="preserve">P </w:t>
            </w:r>
            <w:r>
              <w:rPr>
                <w:rFonts w:ascii="Symbol" w:eastAsia="Symbol" w:hAnsi="Symbol" w:cs="Symbol"/>
                <w:szCs w:val="18"/>
                <w:lang w:eastAsia="ko-KR"/>
              </w:rPr>
              <w:t>´</w:t>
            </w:r>
            <w:r>
              <w:rPr>
                <w:rFonts w:cs="Arial"/>
                <w:szCs w:val="18"/>
                <w:lang w:eastAsia="ko-KR"/>
              </w:rPr>
              <w:t xml:space="preserve"> </w:t>
            </w:r>
            <w:r>
              <w:rPr>
                <w:lang w:eastAsia="ko-KR"/>
              </w:rPr>
              <w:t>N</w:t>
            </w:r>
            <w:r>
              <w:rPr>
                <w:lang w:val="fr-FR" w:eastAsia="ko-KR"/>
              </w:rPr>
              <w:t>*P</w:t>
            </w:r>
            <w:r>
              <w:rPr>
                <w:vertAlign w:val="subscript"/>
                <w:lang w:val="fr-FR" w:eastAsia="ko-KR"/>
              </w:rPr>
              <w:t>TRP</w:t>
            </w:r>
            <w:r>
              <w:rPr>
                <w:lang w:eastAsia="ko-KR"/>
              </w:rPr>
              <w:t xml:space="preserve">) </w:t>
            </w:r>
            <w:r>
              <w:rPr>
                <w:rFonts w:ascii="Symbol" w:eastAsia="Symbol" w:hAnsi="Symbol" w:cs="Symbol"/>
                <w:szCs w:val="18"/>
                <w:lang w:eastAsia="ko-KR"/>
              </w:rPr>
              <w:t>´</w:t>
            </w:r>
            <w:r>
              <w:rPr>
                <w:rFonts w:cs="Arial"/>
                <w:szCs w:val="18"/>
                <w:lang w:eastAsia="ko-KR"/>
              </w:rPr>
              <w:t xml:space="preserve"> </w:t>
            </w:r>
            <w:r>
              <w:rPr>
                <w:lang w:eastAsia="ko-KR"/>
              </w:rPr>
              <w:t>T</w:t>
            </w:r>
            <w:r>
              <w:rPr>
                <w:vertAlign w:val="subscript"/>
                <w:lang w:eastAsia="ko-KR"/>
              </w:rPr>
              <w:t>DRX</w:t>
            </w:r>
          </w:p>
        </w:tc>
      </w:tr>
      <w:tr w:rsidR="001B7E59" w14:paraId="66DACAD0"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828F8BA" w14:textId="77777777" w:rsidR="001B7E59" w:rsidRDefault="001B7E59" w:rsidP="008A0941">
            <w:pPr>
              <w:keepNext/>
              <w:keepLines/>
              <w:spacing w:after="0"/>
              <w:rPr>
                <w:rFonts w:ascii="Arial" w:hAnsi="Arial" w:cs="v4.2.0"/>
                <w:sz w:val="18"/>
                <w:lang w:eastAsia="ko-KR"/>
              </w:rPr>
            </w:pPr>
            <w:r>
              <w:rPr>
                <w:rFonts w:ascii="Arial" w:hAnsi="Arial"/>
                <w:sz w:val="18"/>
                <w:lang w:eastAsia="ko-KR"/>
              </w:rPr>
              <w:t>Note:</w:t>
            </w:r>
            <w:r>
              <w:rPr>
                <w:rFonts w:ascii="Arial" w:hAnsi="Arial"/>
                <w:sz w:val="28"/>
                <w:lang w:eastAsia="ko-KR"/>
              </w:rPr>
              <w:tab/>
            </w:r>
            <w:r>
              <w:rPr>
                <w:rFonts w:ascii="Arial" w:hAnsi="Arial" w:cs="v4.2.0"/>
                <w:sz w:val="18"/>
                <w:lang w:eastAsia="ko-KR"/>
              </w:rPr>
              <w:t>T</w:t>
            </w:r>
            <w:r>
              <w:rPr>
                <w:rFonts w:ascii="Arial" w:hAnsi="Arial" w:cs="v4.2.0"/>
                <w:sz w:val="18"/>
                <w:vertAlign w:val="subscript"/>
                <w:lang w:eastAsia="ko-KR"/>
              </w:rPr>
              <w:t>SSB</w:t>
            </w:r>
            <w:r>
              <w:rPr>
                <w:rFonts w:ascii="Arial" w:hAnsi="Arial"/>
                <w:sz w:val="18"/>
                <w:lang w:eastAsia="ko-KR"/>
              </w:rPr>
              <w:t xml:space="preserve"> is the periodicity of SSB in the </w:t>
            </w:r>
            <w:r>
              <w:rPr>
                <w:lang w:eastAsia="ko-KR"/>
              </w:rPr>
              <w:t xml:space="preserve">two sets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 w:val="22"/>
                      <w:szCs w:val="22"/>
                      <w:lang w:eastAsia="ko-KR"/>
                    </w:rPr>
                  </m:ctrlPr>
                </m:sSubPr>
                <m:e>
                  <m:acc>
                    <m:accPr>
                      <m:chr m:val="̅"/>
                      <m:ctrlPr>
                        <w:rPr>
                          <w:rFonts w:ascii="Cambria Math" w:eastAsiaTheme="minorHAnsi" w:hAnsi="Cambria Math" w:cstheme="minorBidi"/>
                          <w:i/>
                          <w:sz w:val="22"/>
                          <w:szCs w:val="22"/>
                          <w:lang w:eastAsia="ko-KR"/>
                        </w:rPr>
                      </m:ctrlPr>
                    </m:accPr>
                    <m:e>
                      <m:r>
                        <w:rPr>
                          <w:rFonts w:ascii="Cambria Math" w:hAnsi="Cambria Math"/>
                          <w:lang w:eastAsia="ko-KR"/>
                        </w:rPr>
                        <m:t>q</m:t>
                      </m:r>
                    </m:e>
                  </m:acc>
                </m:e>
                <m:sub>
                  <m:r>
                    <w:rPr>
                      <w:rFonts w:ascii="Cambria Math" w:hAnsi="Cambria Math"/>
                      <w:lang w:eastAsia="ko-KR"/>
                    </w:rPr>
                    <m:t>0,1</m:t>
                  </m:r>
                </m:sub>
              </m:sSub>
            </m:oMath>
            <w:r>
              <w:rPr>
                <w:rFonts w:ascii="Arial" w:hAnsi="Arial"/>
                <w:sz w:val="18"/>
                <w:lang w:eastAsia="ko-KR"/>
              </w:rPr>
              <w:t>.</w:t>
            </w:r>
            <w:r>
              <w:rPr>
                <w:rFonts w:ascii="Arial" w:hAnsi="Arial" w:cs="v4.2.0"/>
                <w:sz w:val="18"/>
                <w:lang w:eastAsia="ko-KR"/>
              </w:rPr>
              <w:t xml:space="preserve"> T</w:t>
            </w:r>
            <w:r>
              <w:rPr>
                <w:rFonts w:ascii="Arial" w:hAnsi="Arial" w:cs="v4.2.0"/>
                <w:sz w:val="18"/>
                <w:vertAlign w:val="subscript"/>
                <w:lang w:eastAsia="ko-KR"/>
              </w:rPr>
              <w:t>DRX</w:t>
            </w:r>
            <w:r>
              <w:rPr>
                <w:rFonts w:ascii="Arial" w:hAnsi="Arial"/>
                <w:sz w:val="18"/>
                <w:lang w:eastAsia="ko-KR"/>
              </w:rPr>
              <w:t xml:space="preserve"> is the DRX cycle length.</w:t>
            </w:r>
          </w:p>
        </w:tc>
      </w:tr>
    </w:tbl>
    <w:p w14:paraId="72A38632" w14:textId="77777777" w:rsidR="001B7E59" w:rsidRDefault="001B7E59" w:rsidP="001B7E59">
      <w:pPr>
        <w:rPr>
          <w:rFonts w:asciiTheme="minorHAnsi" w:eastAsia="?? ??" w:hAnsiTheme="minorHAnsi" w:cstheme="minorBidi"/>
          <w:sz w:val="22"/>
          <w:szCs w:val="22"/>
          <w:lang w:val="en-US"/>
        </w:rPr>
      </w:pPr>
    </w:p>
    <w:p w14:paraId="066016F1" w14:textId="77777777" w:rsidR="001B7E59" w:rsidRDefault="001B7E59" w:rsidP="001B7E59">
      <w:pPr>
        <w:pStyle w:val="Heading4"/>
      </w:pPr>
      <w:r>
        <w:t>8.18.2.3</w:t>
      </w:r>
      <w:r>
        <w:tab/>
        <w:t>Measurement restriction for SSB based beam failure detection</w:t>
      </w:r>
    </w:p>
    <w:p w14:paraId="2F5CC8E2" w14:textId="77777777" w:rsidR="001B7E59" w:rsidRDefault="001B7E59" w:rsidP="001B7E59">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15935BD3" w14:textId="77777777" w:rsidR="001B7E59" w:rsidRDefault="001B7E59" w:rsidP="001B7E59">
      <w:r>
        <w:t xml:space="preserve">For FR1, when the SSB for BFD measurement is in the same OFDM symbol as CSI-RS for RLM, BFD, CBD or L1-RSRP measurement, </w:t>
      </w:r>
    </w:p>
    <w:p w14:paraId="51365956" w14:textId="77777777" w:rsidR="001B7E59" w:rsidRDefault="001B7E59" w:rsidP="001B7E59">
      <w:pPr>
        <w:pStyle w:val="B10"/>
      </w:pPr>
      <w:r>
        <w:t>-</w:t>
      </w:r>
      <w:r>
        <w:tab/>
        <w:t>If SSB and CSI-RS have same SCS, UE shall be able to measure the SSB for BFD measurement without any restriction;</w:t>
      </w:r>
    </w:p>
    <w:p w14:paraId="2D0E0E1D" w14:textId="77777777" w:rsidR="001B7E59" w:rsidRDefault="001B7E59" w:rsidP="001B7E59">
      <w:pPr>
        <w:pStyle w:val="B10"/>
      </w:pPr>
      <w:r>
        <w:t>-</w:t>
      </w:r>
      <w:r>
        <w:tab/>
        <w:t>If SSB and CSI-RS have different SCS,</w:t>
      </w:r>
    </w:p>
    <w:p w14:paraId="0F402829" w14:textId="77777777" w:rsidR="001B7E59" w:rsidRDefault="001B7E59" w:rsidP="001B7E59">
      <w:pPr>
        <w:pStyle w:val="B20"/>
      </w:pPr>
      <w:r>
        <w:t>-</w:t>
      </w:r>
      <w:r>
        <w:tab/>
        <w:t xml:space="preserve">If UE supports </w:t>
      </w:r>
      <w:r>
        <w:rPr>
          <w:i/>
        </w:rPr>
        <w:t>simultaneousRxDataSSB-DiffNumerology</w:t>
      </w:r>
      <w:r>
        <w:t>, UE shall be able to measure the SSB for BFD measurement without any restriction.</w:t>
      </w:r>
    </w:p>
    <w:p w14:paraId="2B515429" w14:textId="77777777" w:rsidR="001B7E59" w:rsidRDefault="001B7E59" w:rsidP="001B7E59">
      <w:pPr>
        <w:pStyle w:val="B20"/>
      </w:pPr>
      <w:r>
        <w:t>-</w:t>
      </w:r>
      <w:r>
        <w:tab/>
        <w:t xml:space="preserve">If UE does not support </w:t>
      </w:r>
      <w:r>
        <w:rPr>
          <w:i/>
        </w:rPr>
        <w:t>simultaneousRxDataSSB-DiffNumerology</w:t>
      </w:r>
      <w:r>
        <w:t>, UE is required to measure one of but not both SSB for BFD measurement and CSI-RS. Longer measurement period for SSB based BFD measurement is expected, and no requirements are defined.</w:t>
      </w:r>
    </w:p>
    <w:p w14:paraId="6A166343" w14:textId="77777777" w:rsidR="001B7E59" w:rsidRDefault="001B7E59" w:rsidP="001B7E59">
      <w:r>
        <w:t xml:space="preserve">For FR2, when the SSB for BFD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no requirements are defined. When the SSB and CSI-RS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SSB and CSI-RS for BFD measurements.</w:t>
      </w:r>
    </w:p>
    <w:p w14:paraId="77EAEE48" w14:textId="77777777" w:rsidR="001B7E59" w:rsidRDefault="001B7E59" w:rsidP="001B7E59">
      <w:r>
        <w:t xml:space="preserve">For FR2, when the SSB for BFD </w:t>
      </w:r>
      <w:r>
        <w:rPr>
          <w:rFonts w:eastAsia="Malgun Gothic"/>
          <w:lang w:eastAsia="ja-JP"/>
        </w:rPr>
        <w:t xml:space="preserve">measurement on one CC </w:t>
      </w:r>
      <w:r>
        <w:t xml:space="preserve">is in the same or adjacent OFDM symbol as SSB </w:t>
      </w:r>
      <w:r>
        <w:rPr>
          <w:lang w:eastAsia="zh-CN"/>
        </w:rPr>
        <w:t>with a different</w:t>
      </w:r>
      <w:r>
        <w:t xml:space="preserve"> </w:t>
      </w:r>
      <w:r>
        <w:rPr>
          <w:lang w:eastAsia="zh-CN"/>
        </w:rPr>
        <w:t xml:space="preserve">PCI </w:t>
      </w:r>
      <w:r>
        <w:t xml:space="preserve">for RLM, CBD or L1-RSRP measurement </w:t>
      </w:r>
      <w:r>
        <w:rPr>
          <w:rFonts w:eastAsia="Malgun Gothic"/>
          <w:lang w:eastAsia="ja-JP"/>
        </w:rPr>
        <w:t>on the same CC or different CCs in the same band</w:t>
      </w:r>
      <w:r>
        <w:t>, UE is required to measure one of but not both SSBs with the two different PCIs. Longer measurement period for SSB based BFD is expected, and no requirements are defined.</w:t>
      </w:r>
    </w:p>
    <w:p w14:paraId="0AC44469" w14:textId="77777777" w:rsidR="001B7E59" w:rsidRDefault="001B7E59" w:rsidP="001B7E59">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26811430" w14:textId="77777777" w:rsidR="001B7E59" w:rsidRDefault="001B7E59" w:rsidP="001B7E59">
      <w:pPr>
        <w:pStyle w:val="Heading3"/>
      </w:pPr>
      <w:r>
        <w:t>8.18.3</w:t>
      </w:r>
      <w:r>
        <w:tab/>
        <w:t>Requirements for CSI-RS based beam failure detection</w:t>
      </w:r>
    </w:p>
    <w:p w14:paraId="40F03713" w14:textId="77777777" w:rsidR="001B7E59" w:rsidRDefault="001B7E59" w:rsidP="001B7E59">
      <w:pPr>
        <w:pStyle w:val="Heading4"/>
      </w:pPr>
      <w:r>
        <w:rPr>
          <w:rFonts w:eastAsia="?? ??"/>
        </w:rPr>
        <w:t>8.18.3.1</w:t>
      </w:r>
      <w:r>
        <w:rPr>
          <w:rFonts w:eastAsia="?? ??"/>
        </w:rPr>
        <w:tab/>
      </w:r>
      <w:r>
        <w:t>Introduction</w:t>
      </w:r>
    </w:p>
    <w:p w14:paraId="5A7DB23C" w14:textId="77777777" w:rsidR="001B7E59" w:rsidRDefault="001B7E59" w:rsidP="001B7E59">
      <w:pPr>
        <w:rPr>
          <w:rFonts w:eastAsia="SimSun"/>
        </w:rPr>
      </w:pPr>
      <w:r>
        <w:rPr>
          <w:rFonts w:eastAsia="SimSun"/>
        </w:rPr>
        <w:t xml:space="preserve">The requirements in this clause apply for each CSI-RS resource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of resource configurations for a serving cell, provided that the CSI-RS resource(s) in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for </w:t>
      </w:r>
      <w:r>
        <w:rPr>
          <w:rFonts w:eastAsia="SimSun" w:cs="v5.0.0"/>
        </w:rPr>
        <w:t>beam failure detection</w:t>
      </w:r>
      <w:r>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Pr>
          <w:rFonts w:eastAsia="SimSun"/>
          <w:lang w:eastAsia="zh-CN"/>
        </w:rPr>
        <w:t>when applicable,</w:t>
      </w:r>
      <w:r>
        <w:rPr>
          <w:rFonts w:eastAsia="SimSun"/>
        </w:rPr>
        <w:t xml:space="preserve"> with the RS in the active TCI state of any CORESET configured in the UE active BWP.</w:t>
      </w:r>
    </w:p>
    <w:p w14:paraId="232B9BF0" w14:textId="77777777" w:rsidR="001B7E59" w:rsidRDefault="001B7E59" w:rsidP="001B7E59">
      <w:pPr>
        <w:pStyle w:val="TH"/>
        <w:rPr>
          <w:rFonts w:eastAsiaTheme="minorHAnsi"/>
        </w:rPr>
      </w:pPr>
      <w:r>
        <w:t>Table 8.18.3.1-1: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B7E59" w14:paraId="064912F5" w14:textId="77777777" w:rsidTr="008A094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B0A0E7E" w14:textId="77777777" w:rsidR="001B7E59" w:rsidRDefault="001B7E59" w:rsidP="008A0941">
            <w:pPr>
              <w:pStyle w:val="TAH"/>
              <w:rPr>
                <w:lang w:eastAsia="ko-KR"/>
              </w:rPr>
            </w:pPr>
            <w:r>
              <w:rPr>
                <w:lang w:eastAsia="ko-KR"/>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BDADC7B" w14:textId="77777777" w:rsidR="001B7E59" w:rsidRDefault="001B7E59" w:rsidP="008A0941">
            <w:pPr>
              <w:pStyle w:val="TAH"/>
              <w:rPr>
                <w:rFonts w:eastAsia="?? ??"/>
                <w:lang w:eastAsia="ko-KR"/>
              </w:rPr>
            </w:pPr>
            <w:r>
              <w:rPr>
                <w:rFonts w:eastAsia="?? ??"/>
                <w:lang w:eastAsia="ko-KR"/>
              </w:rPr>
              <w:t>Value for BLER</w:t>
            </w:r>
          </w:p>
        </w:tc>
      </w:tr>
      <w:tr w:rsidR="001B7E59" w14:paraId="73899760" w14:textId="77777777" w:rsidTr="008A094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69044A" w14:textId="77777777" w:rsidR="001B7E59" w:rsidRDefault="001B7E59" w:rsidP="008A0941">
            <w:pPr>
              <w:pStyle w:val="TAL"/>
              <w:rPr>
                <w:rFonts w:eastAsiaTheme="minorHAnsi"/>
                <w:lang w:eastAsia="ko-KR"/>
              </w:rPr>
            </w:pPr>
            <w:r>
              <w:rPr>
                <w:lang w:eastAsia="ko-KR"/>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3D66912" w14:textId="77777777" w:rsidR="001B7E59" w:rsidRDefault="001B7E59" w:rsidP="008A0941">
            <w:pPr>
              <w:pStyle w:val="TAC"/>
              <w:rPr>
                <w:lang w:eastAsia="ko-KR"/>
              </w:rPr>
            </w:pPr>
            <w:r>
              <w:rPr>
                <w:lang w:eastAsia="ko-KR"/>
              </w:rPr>
              <w:t>1-0</w:t>
            </w:r>
          </w:p>
        </w:tc>
      </w:tr>
      <w:tr w:rsidR="001B7E59" w14:paraId="70F6A401"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8134CA" w14:textId="77777777" w:rsidR="001B7E59" w:rsidRDefault="001B7E59" w:rsidP="008A0941">
            <w:pPr>
              <w:pStyle w:val="TAL"/>
              <w:rPr>
                <w:lang w:eastAsia="ko-KR"/>
              </w:rPr>
            </w:pPr>
            <w:r>
              <w:rPr>
                <w:lang w:eastAsia="ko-KR"/>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D2E70C" w14:textId="77777777" w:rsidR="001B7E59" w:rsidRDefault="001B7E59" w:rsidP="008A0941">
            <w:pPr>
              <w:pStyle w:val="TAC"/>
              <w:rPr>
                <w:lang w:val="de-DE" w:eastAsia="ko-KR"/>
              </w:rPr>
            </w:pPr>
            <w:r>
              <w:rPr>
                <w:lang w:eastAsia="ko-KR"/>
              </w:rPr>
              <w:t>2</w:t>
            </w:r>
          </w:p>
        </w:tc>
      </w:tr>
      <w:tr w:rsidR="001B7E59" w14:paraId="4FA81F86"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FEAE47" w14:textId="77777777" w:rsidR="001B7E59" w:rsidRDefault="001B7E59" w:rsidP="008A0941">
            <w:pPr>
              <w:pStyle w:val="TAL"/>
              <w:rPr>
                <w:lang w:eastAsia="ko-KR"/>
              </w:rPr>
            </w:pPr>
            <w:r>
              <w:rPr>
                <w:lang w:eastAsia="ko-KR"/>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570B3A3" w14:textId="77777777" w:rsidR="001B7E59" w:rsidRDefault="001B7E59" w:rsidP="008A0941">
            <w:pPr>
              <w:pStyle w:val="TAC"/>
              <w:rPr>
                <w:lang w:eastAsia="ko-KR"/>
              </w:rPr>
            </w:pPr>
            <w:r>
              <w:rPr>
                <w:lang w:eastAsia="ko-KR"/>
              </w:rPr>
              <w:t>8</w:t>
            </w:r>
          </w:p>
        </w:tc>
      </w:tr>
      <w:tr w:rsidR="001B7E59" w14:paraId="5EDD23F4"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CE3111" w14:textId="77777777" w:rsidR="001B7E59" w:rsidRDefault="001B7E59" w:rsidP="008A0941">
            <w:pPr>
              <w:pStyle w:val="TAL"/>
              <w:rPr>
                <w:lang w:eastAsia="ko-KR"/>
              </w:rPr>
            </w:pPr>
            <w:r>
              <w:rPr>
                <w:lang w:eastAsia="ko-KR"/>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3D4DC4" w14:textId="77777777" w:rsidR="001B7E59" w:rsidRDefault="001B7E59" w:rsidP="008A0941">
            <w:pPr>
              <w:pStyle w:val="TAC"/>
              <w:rPr>
                <w:lang w:eastAsia="ko-KR"/>
              </w:rPr>
            </w:pPr>
            <w:r>
              <w:rPr>
                <w:lang w:eastAsia="ko-KR"/>
              </w:rPr>
              <w:t>0dB</w:t>
            </w:r>
          </w:p>
        </w:tc>
      </w:tr>
      <w:tr w:rsidR="001B7E59" w14:paraId="569DE7B2"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4B939FB" w14:textId="77777777" w:rsidR="001B7E59" w:rsidRDefault="001B7E59" w:rsidP="008A0941">
            <w:pPr>
              <w:pStyle w:val="TAL"/>
              <w:rPr>
                <w:lang w:eastAsia="ko-KR"/>
              </w:rPr>
            </w:pPr>
            <w:r>
              <w:rPr>
                <w:lang w:eastAsia="ko-KR"/>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F23311" w14:textId="77777777" w:rsidR="001B7E59" w:rsidRDefault="001B7E59" w:rsidP="008A0941">
            <w:pPr>
              <w:pStyle w:val="TAC"/>
              <w:rPr>
                <w:lang w:eastAsia="ko-KR"/>
              </w:rPr>
            </w:pPr>
            <w:r>
              <w:rPr>
                <w:lang w:eastAsia="ko-KR"/>
              </w:rPr>
              <w:t>0dB</w:t>
            </w:r>
          </w:p>
        </w:tc>
      </w:tr>
      <w:tr w:rsidR="001B7E59" w14:paraId="088FBE4A"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2CE6D50" w14:textId="77777777" w:rsidR="001B7E59" w:rsidRDefault="001B7E59" w:rsidP="008A0941">
            <w:pPr>
              <w:pStyle w:val="TAL"/>
              <w:rPr>
                <w:lang w:eastAsia="ko-KR"/>
              </w:rPr>
            </w:pPr>
            <w:r>
              <w:rPr>
                <w:lang w:eastAsia="ko-KR"/>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443AC7" w14:textId="77777777" w:rsidR="001B7E59" w:rsidRDefault="001B7E59" w:rsidP="008A0941">
            <w:pPr>
              <w:pStyle w:val="TAC"/>
              <w:rPr>
                <w:lang w:eastAsia="ko-KR"/>
              </w:rPr>
            </w:pPr>
            <w:r>
              <w:rPr>
                <w:lang w:eastAsia="ko-KR"/>
              </w:rPr>
              <w:t>48</w:t>
            </w:r>
          </w:p>
        </w:tc>
      </w:tr>
      <w:tr w:rsidR="001B7E59" w14:paraId="60961F1A"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83C6C5" w14:textId="77777777" w:rsidR="001B7E59" w:rsidRDefault="001B7E59" w:rsidP="008A0941">
            <w:pPr>
              <w:pStyle w:val="TAL"/>
              <w:rPr>
                <w:lang w:eastAsia="ko-KR"/>
              </w:rPr>
            </w:pPr>
            <w:r>
              <w:rPr>
                <w:lang w:eastAsia="ko-KR"/>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36D3BA7" w14:textId="77777777" w:rsidR="001B7E59" w:rsidRDefault="001B7E59" w:rsidP="008A0941">
            <w:pPr>
              <w:pStyle w:val="TAC"/>
              <w:rPr>
                <w:lang w:eastAsia="ko-KR"/>
              </w:rPr>
            </w:pPr>
            <w:r>
              <w:rPr>
                <w:lang w:eastAsia="ko-KR"/>
              </w:rPr>
              <w:t>SCS of the active DL BWP</w:t>
            </w:r>
          </w:p>
        </w:tc>
      </w:tr>
      <w:tr w:rsidR="001B7E59" w14:paraId="74CDF639"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A341371" w14:textId="77777777" w:rsidR="001B7E59" w:rsidRDefault="001B7E59" w:rsidP="008A0941">
            <w:pPr>
              <w:pStyle w:val="TAL"/>
              <w:rPr>
                <w:lang w:eastAsia="ko-KR"/>
              </w:rPr>
            </w:pPr>
            <w:r>
              <w:rPr>
                <w:lang w:eastAsia="ko-KR"/>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DABE94" w14:textId="77777777" w:rsidR="001B7E59" w:rsidRDefault="001B7E59" w:rsidP="008A0941">
            <w:pPr>
              <w:pStyle w:val="TAC"/>
              <w:rPr>
                <w:lang w:eastAsia="ko-KR"/>
              </w:rPr>
            </w:pPr>
            <w:r>
              <w:rPr>
                <w:lang w:eastAsia="ko-KR"/>
              </w:rPr>
              <w:t>REG bundle size</w:t>
            </w:r>
          </w:p>
        </w:tc>
      </w:tr>
      <w:tr w:rsidR="001B7E59" w14:paraId="0E99981C"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6BED55" w14:textId="77777777" w:rsidR="001B7E59" w:rsidRDefault="001B7E59" w:rsidP="008A0941">
            <w:pPr>
              <w:pStyle w:val="TAL"/>
              <w:rPr>
                <w:lang w:eastAsia="ko-KR"/>
              </w:rPr>
            </w:pPr>
            <w:r>
              <w:rPr>
                <w:lang w:eastAsia="ko-KR"/>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7C9CD5" w14:textId="77777777" w:rsidR="001B7E59" w:rsidRDefault="001B7E59" w:rsidP="008A0941">
            <w:pPr>
              <w:pStyle w:val="TAC"/>
              <w:rPr>
                <w:lang w:eastAsia="ko-KR"/>
              </w:rPr>
            </w:pPr>
            <w:r>
              <w:rPr>
                <w:lang w:eastAsia="ko-KR"/>
              </w:rPr>
              <w:t>6</w:t>
            </w:r>
          </w:p>
        </w:tc>
      </w:tr>
      <w:tr w:rsidR="001B7E59" w14:paraId="7D0B9EB5" w14:textId="77777777" w:rsidTr="008A094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6D200C" w14:textId="77777777" w:rsidR="001B7E59" w:rsidRDefault="001B7E59" w:rsidP="008A0941">
            <w:pPr>
              <w:pStyle w:val="TAL"/>
              <w:rPr>
                <w:lang w:eastAsia="ko-KR"/>
              </w:rPr>
            </w:pPr>
            <w:r>
              <w:rPr>
                <w:lang w:eastAsia="ko-KR"/>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7336D7" w14:textId="77777777" w:rsidR="001B7E59" w:rsidRDefault="001B7E59" w:rsidP="008A0941">
            <w:pPr>
              <w:pStyle w:val="TAC"/>
              <w:rPr>
                <w:lang w:eastAsia="ko-KR"/>
              </w:rPr>
            </w:pPr>
            <w:r>
              <w:rPr>
                <w:lang w:eastAsia="ko-KR"/>
              </w:rPr>
              <w:t>Normal</w:t>
            </w:r>
          </w:p>
        </w:tc>
      </w:tr>
      <w:tr w:rsidR="001B7E59" w14:paraId="4EC2ACB1" w14:textId="77777777" w:rsidTr="008A094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D48655" w14:textId="77777777" w:rsidR="001B7E59" w:rsidRDefault="001B7E59" w:rsidP="008A0941">
            <w:pPr>
              <w:pStyle w:val="TAL"/>
              <w:rPr>
                <w:lang w:eastAsia="ko-KR"/>
              </w:rPr>
            </w:pPr>
            <w:r>
              <w:rPr>
                <w:lang w:eastAsia="ko-KR"/>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1323908" w14:textId="77777777" w:rsidR="001B7E59" w:rsidRDefault="001B7E59" w:rsidP="008A0941">
            <w:pPr>
              <w:pStyle w:val="TAC"/>
              <w:rPr>
                <w:lang w:eastAsia="ko-KR"/>
              </w:rPr>
            </w:pPr>
            <w:r>
              <w:rPr>
                <w:lang w:eastAsia="ko-KR"/>
              </w:rPr>
              <w:t>Distributed</w:t>
            </w:r>
          </w:p>
        </w:tc>
      </w:tr>
    </w:tbl>
    <w:p w14:paraId="1D67D267" w14:textId="77777777" w:rsidR="001B7E59" w:rsidRDefault="001B7E59" w:rsidP="001B7E59">
      <w:pPr>
        <w:rPr>
          <w:rFonts w:asciiTheme="minorHAnsi" w:eastAsiaTheme="minorHAnsi" w:hAnsiTheme="minorHAnsi" w:cstheme="minorBidi"/>
          <w:sz w:val="22"/>
          <w:szCs w:val="22"/>
          <w:lang w:val="en-US"/>
        </w:rPr>
      </w:pPr>
    </w:p>
    <w:p w14:paraId="32FF7390" w14:textId="77777777" w:rsidR="001B7E59" w:rsidRDefault="001B7E59" w:rsidP="001B7E59">
      <w:pPr>
        <w:pStyle w:val="Heading4"/>
      </w:pPr>
      <w:r>
        <w:rPr>
          <w:rFonts w:eastAsia="?? ??"/>
        </w:rPr>
        <w:t>8.18.3.2</w:t>
      </w:r>
      <w:r>
        <w:rPr>
          <w:rFonts w:eastAsia="?? ??"/>
        </w:rPr>
        <w:tab/>
      </w:r>
      <w:r>
        <w:t>Minimum requirement</w:t>
      </w:r>
    </w:p>
    <w:p w14:paraId="0D01335B" w14:textId="77777777" w:rsidR="001B7E59" w:rsidRDefault="001B7E59" w:rsidP="001B7E59">
      <w:pPr>
        <w:rPr>
          <w:rFonts w:eastAsia="?? ??"/>
        </w:rPr>
      </w:pPr>
      <w:r>
        <w:rPr>
          <w:rFonts w:eastAsia="?? ??"/>
        </w:rPr>
        <w:t xml:space="preserve">UE shall be able to evaluate whether the downlink radio link quality on the CSI-RS </w:t>
      </w:r>
      <w:r>
        <w:rPr>
          <w:rFonts w:cs="Arial"/>
        </w:rPr>
        <w:t xml:space="preserve">resource in </w:t>
      </w:r>
      <w:r>
        <w:t xml:space="preserve">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021BEDF3" w14:textId="77777777" w:rsidR="001B7E59" w:rsidRDefault="001B7E59" w:rsidP="001B7E59">
      <w:pPr>
        <w:rPr>
          <w:rFonts w:eastAsia="?? ??"/>
        </w:rPr>
      </w:pPr>
      <w:r>
        <w:rPr>
          <w:rFonts w:eastAsia="?? ??"/>
        </w:rPr>
        <w:t xml:space="preserve">The value of </w:t>
      </w:r>
      <w:r>
        <w:t>T</w:t>
      </w:r>
      <w:r>
        <w:rPr>
          <w:vertAlign w:val="subscript"/>
        </w:rPr>
        <w:t>Evaluate_BFD_CSI-RS</w:t>
      </w:r>
      <w:r>
        <w:rPr>
          <w:rFonts w:eastAsia="?? ??"/>
        </w:rPr>
        <w:t xml:space="preserve"> is defined in Table 8.18.3.2-1 for FR1.</w:t>
      </w:r>
    </w:p>
    <w:p w14:paraId="0484261F" w14:textId="77777777" w:rsidR="001B7E59" w:rsidRDefault="001B7E59" w:rsidP="001B7E59">
      <w:pPr>
        <w:rPr>
          <w:rFonts w:eastAsiaTheme="minorHAnsi"/>
        </w:rPr>
      </w:pPr>
      <w:r>
        <w:rPr>
          <w:rFonts w:eastAsia="?? ??"/>
        </w:rPr>
        <w:t xml:space="preserve">The value of </w:t>
      </w:r>
      <w:r>
        <w:t>T</w:t>
      </w:r>
      <w:r>
        <w:rPr>
          <w:vertAlign w:val="subscript"/>
        </w:rPr>
        <w:t>Evaluate_BFD_CSI-RS</w:t>
      </w:r>
      <w:r>
        <w:rPr>
          <w:rFonts w:eastAsia="?? ??"/>
        </w:rPr>
        <w:t xml:space="preserve"> is defined in Table 8.18.3.2-2 for FR2 with N=1. </w:t>
      </w:r>
      <w:r>
        <w:t>The requirements of T</w:t>
      </w:r>
      <w:r>
        <w:rPr>
          <w:vertAlign w:val="subscript"/>
        </w:rPr>
        <w:t>Evaluate_BFD_CSI-RS</w:t>
      </w:r>
      <w:r>
        <w:t xml:space="preserve"> apply provided that the CSI-RS for BFD is not in a resource set configured with repetition ON. </w:t>
      </w:r>
      <w:r>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5CB7387F" w14:textId="77777777" w:rsidR="001B7E59" w:rsidRDefault="001B7E59" w:rsidP="001B7E59">
      <w:pPr>
        <w:rPr>
          <w:rFonts w:eastAsia="?? ??"/>
        </w:rPr>
      </w:pPr>
      <w:r>
        <w:rPr>
          <w:rFonts w:eastAsia="?? ??"/>
        </w:rPr>
        <w:t>For FR1,</w:t>
      </w:r>
    </w:p>
    <w:p w14:paraId="7BFF4AAC" w14:textId="77777777" w:rsidR="001B7E59" w:rsidRDefault="001B7E59" w:rsidP="001B7E59">
      <w:pPr>
        <w:pStyle w:val="B10"/>
        <w:rPr>
          <w:rFonts w:eastAsiaTheme="minorHAnsi"/>
        </w:rPr>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0BE0A4A5" w14:textId="77777777" w:rsidR="001B7E59" w:rsidRDefault="001B7E59" w:rsidP="001B7E59">
      <w:pPr>
        <w:pStyle w:val="B10"/>
      </w:pPr>
      <w:r>
        <w:t>-</w:t>
      </w:r>
      <w:r>
        <w:tab/>
        <w:t>P = 1 when in the monitored cell there are no measurement gaps overlapping with any occasion of the CSI-RS.</w:t>
      </w:r>
    </w:p>
    <w:p w14:paraId="441900AB" w14:textId="77777777" w:rsidR="001B7E59" w:rsidRDefault="001B7E59" w:rsidP="001B7E59">
      <w:pPr>
        <w:rPr>
          <w:rFonts w:eastAsia="?? ??"/>
        </w:rPr>
      </w:pPr>
      <w:r>
        <w:rPr>
          <w:rFonts w:eastAsia="?? ??"/>
        </w:rPr>
        <w:t>For FR2,</w:t>
      </w:r>
    </w:p>
    <w:p w14:paraId="0E3B78D7" w14:textId="77777777" w:rsidR="001B7E59" w:rsidRDefault="001B7E59" w:rsidP="001B7E59">
      <w:pPr>
        <w:pStyle w:val="B10"/>
        <w:rPr>
          <w:rFonts w:eastAsiaTheme="minorHAnsi"/>
        </w:rPr>
      </w:pPr>
      <w:r>
        <w:t>-</w:t>
      </w:r>
      <w:r>
        <w:tab/>
        <w:t>P = 1, when the BFD-RS resource is not overlapped with measurement gap and also not overlapped with SMTC occasion.</w:t>
      </w:r>
    </w:p>
    <w:p w14:paraId="1A9785FB"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not overlapped with SMTC occasion (T</w:t>
      </w:r>
      <w:r>
        <w:rPr>
          <w:vertAlign w:val="subscript"/>
        </w:rPr>
        <w:t>CSI-RS</w:t>
      </w:r>
      <w:r>
        <w:t xml:space="preserve"> &lt; MGRP)</w:t>
      </w:r>
    </w:p>
    <w:p w14:paraId="41FBB8AA"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14:paraId="70E81A5C" w14:textId="77777777" w:rsidR="001B7E59" w:rsidRDefault="001B7E59" w:rsidP="001B7E59">
      <w:pPr>
        <w:pStyle w:val="B10"/>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13483C00"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14:paraId="55329A26" w14:textId="77777777" w:rsidR="001B7E59" w:rsidRDefault="001B7E59" w:rsidP="001B7E59">
      <w:pPr>
        <w:pStyle w:val="B20"/>
      </w:pPr>
      <w:r>
        <w:t>-</w:t>
      </w:r>
      <w:r>
        <w:tab/>
        <w:t>T</w:t>
      </w:r>
      <w:r>
        <w:rPr>
          <w:vertAlign w:val="subscript"/>
        </w:rPr>
        <w:t>SMTCperiod</w:t>
      </w:r>
      <w:r>
        <w:t xml:space="preserve"> ≠ MGRP or</w:t>
      </w:r>
    </w:p>
    <w:p w14:paraId="11508EF5" w14:textId="77777777" w:rsidR="001B7E59" w:rsidRDefault="001B7E59" w:rsidP="001B7E59">
      <w:pPr>
        <w:pStyle w:val="B20"/>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14:paraId="5A88F6BD"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536E912B"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r>
              <w:rPr>
                <w:rFonts w:ascii="Cambria Math" w:hAnsi="Cambria Math"/>
              </w:rPr>
              <m:t>1</m:t>
            </m:r>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eastAsiaTheme="minorHAnsi" w:hAnsi="Cambria Math" w:cstheme="minorBidi"/>
                        <w:i/>
                        <w:sz w:val="22"/>
                        <w:szCs w:val="22"/>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53C3F6A9" w14:textId="77777777" w:rsidR="001B7E59" w:rsidRDefault="001B7E59" w:rsidP="001B7E59">
      <w:pPr>
        <w:pStyle w:val="B10"/>
      </w:pPr>
      <w:r>
        <w:t>-</w:t>
      </w:r>
      <w:r>
        <w:tab/>
      </w:r>
      <m:oMath>
        <m:r>
          <w:rPr>
            <w:rFonts w:ascii="Cambria Math" w:hAnsi="Cambria Math"/>
          </w:rPr>
          <m:t>P=</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i/>
                    <w:sz w:val="22"/>
                    <w:szCs w:val="22"/>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eastAsiaTheme="minorHAnsi" w:hAnsi="Cambria Math" w:cstheme="minorBidi"/>
                    <w:i/>
                    <w:sz w:val="22"/>
                    <w:szCs w:val="22"/>
                  </w:rPr>
                </m:ctrlPr>
              </m:fPr>
              <m:num>
                <m:sSub>
                  <m:sSubPr>
                    <m:ctrlPr>
                      <w:rPr>
                        <w:rFonts w:ascii="Cambria Math" w:eastAsiaTheme="minorHAnsi" w:hAnsi="Cambria Math" w:cstheme="minorBidi"/>
                        <w:sz w:val="22"/>
                        <w:szCs w:val="22"/>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1FDA9BA5" w14:textId="77777777" w:rsidR="001B7E59" w:rsidRDefault="001B7E59" w:rsidP="001B7E59">
      <w:pPr>
        <w:pStyle w:val="B10"/>
        <w:rPr>
          <w:b/>
        </w:rPr>
      </w:pPr>
      <w:r>
        <w:t>-</w:t>
      </w:r>
      <w:r>
        <w:tab/>
        <w:t>P</w:t>
      </w:r>
      <w:r>
        <w:rPr>
          <w:vertAlign w:val="subscript"/>
        </w:rPr>
        <w:t>sharing factor</w:t>
      </w:r>
      <w:r>
        <w:t xml:space="preserve"> = 1, if the BFD-RS resource outside measurement gap is</w:t>
      </w:r>
    </w:p>
    <w:p w14:paraId="2091D226" w14:textId="77777777" w:rsidR="001B7E59" w:rsidRDefault="001B7E59" w:rsidP="001B7E59">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Pr>
        <w:t> </w:t>
      </w:r>
      <w:r>
        <w:rPr>
          <w:i/>
          <w:iCs/>
        </w:rPr>
        <w:t>SSB-ToMeasure</w:t>
      </w:r>
      <w:r>
        <w:t> from all the configured measurement objects merged on the same serving carrier, and;</w:t>
      </w:r>
    </w:p>
    <w:p w14:paraId="1537C10B" w14:textId="77777777" w:rsidR="001B7E59" w:rsidRDefault="001B7E59" w:rsidP="001B7E59">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16F5702E" w14:textId="77777777" w:rsidR="001B7E59" w:rsidRDefault="001B7E59" w:rsidP="001B7E59">
      <w:pPr>
        <w:pStyle w:val="B10"/>
      </w:pPr>
      <w:r>
        <w:t>-</w:t>
      </w:r>
      <w:r>
        <w:tab/>
        <w:t>P</w:t>
      </w:r>
      <w:r>
        <w:rPr>
          <w:vertAlign w:val="subscript"/>
        </w:rPr>
        <w:t>sharing factor</w:t>
      </w:r>
      <w:r>
        <w:t xml:space="preserve"> = 3, otherwise.</w:t>
      </w:r>
    </w:p>
    <w:p w14:paraId="60DD5C7E" w14:textId="77777777" w:rsidR="001B7E59" w:rsidRDefault="001B7E59" w:rsidP="001B7E59">
      <w:pPr>
        <w:pStyle w:val="B10"/>
      </w:pPr>
      <w:r>
        <w:t xml:space="preserve">where, </w:t>
      </w:r>
    </w:p>
    <w:p w14:paraId="27322810" w14:textId="77777777" w:rsidR="001B7E59" w:rsidRDefault="001B7E59" w:rsidP="001B7E59">
      <w:pPr>
        <w:pStyle w:val="B10"/>
      </w:pPr>
      <w:r>
        <w:tab/>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 band, provided the SMTC offset of all CCs in FR2 have the same offset.</w:t>
      </w:r>
    </w:p>
    <w:p w14:paraId="4A37C2EE" w14:textId="77777777" w:rsidR="001B7E59" w:rsidRDefault="001B7E59" w:rsidP="001B7E59">
      <w:pPr>
        <w:pStyle w:val="NO"/>
        <w:rPr>
          <w:i/>
        </w:rPr>
      </w:pPr>
      <w:r>
        <w:t>Note:</w:t>
      </w:r>
      <w:r>
        <w:tab/>
        <w:t>The overlap between CSI-RS for BFD and SMTC means that CSI-RS for BFD is within the SMTC window duration.</w:t>
      </w:r>
    </w:p>
    <w:p w14:paraId="583E0B7C" w14:textId="77777777" w:rsidR="001B7E59" w:rsidRDefault="001B7E59" w:rsidP="001B7E59">
      <w:r>
        <w:t>Longer evaluation period would be expected if the combination of the BFD-RS resource, SMTC occasion and measurement gap configurations does not meet pervious conditions.</w:t>
      </w:r>
    </w:p>
    <w:p w14:paraId="5F4B8AE2" w14:textId="77777777" w:rsidR="001B7E59" w:rsidRDefault="001B7E59" w:rsidP="001B7E59">
      <w:pPr>
        <w:rPr>
          <w:rFonts w:eastAsia="?? ??"/>
        </w:rPr>
      </w:pPr>
      <w:r>
        <w:rPr>
          <w:rFonts w:eastAsia="?? ??"/>
        </w:rPr>
        <w:t xml:space="preserve">For either an FR1 or FR2 serving cell, longer </w:t>
      </w:r>
      <w:r>
        <w:t xml:space="preserve">BFD </w:t>
      </w:r>
      <w:r>
        <w:rPr>
          <w:rFonts w:eastAsia="?? ??"/>
        </w:rPr>
        <w:t>evaluation period would be expected during the period T</w:t>
      </w:r>
      <w:r>
        <w:rPr>
          <w:rFonts w:eastAsia="?? ??"/>
          <w:vertAlign w:val="subscript"/>
        </w:rPr>
        <w:t>identify_CGI</w:t>
      </w:r>
      <w:r>
        <w:rPr>
          <w:rFonts w:eastAsia="?? ??"/>
        </w:rPr>
        <w:t xml:space="preserve"> when the UE is requested to decode an NR CGI.</w:t>
      </w:r>
    </w:p>
    <w:p w14:paraId="701BDD16" w14:textId="77777777" w:rsidR="001B7E59" w:rsidRDefault="001B7E59" w:rsidP="001B7E59">
      <w:pPr>
        <w:rPr>
          <w:rFonts w:eastAsiaTheme="minorHAnsi"/>
        </w:rPr>
      </w:pPr>
      <w:r>
        <w:t>For either an FR1 or FR2 serving cell, longer BFD evaluation period would be expected during the period T</w:t>
      </w:r>
      <w:r>
        <w:rPr>
          <w:vertAlign w:val="subscript"/>
        </w:rPr>
        <w:t>identify_CGI,E-UTRAN</w:t>
      </w:r>
      <w:r>
        <w:t xml:space="preserve"> when the UE is requested to decode an LTE CGI.</w:t>
      </w:r>
    </w:p>
    <w:p w14:paraId="77FD7ECA" w14:textId="77777777" w:rsidR="001B7E59" w:rsidRDefault="001B7E59" w:rsidP="001B7E59">
      <w:pPr>
        <w:rPr>
          <w:rFonts w:eastAsia="?? ??"/>
        </w:rPr>
      </w:pPr>
      <w:r>
        <w:rPr>
          <w:rFonts w:eastAsia="?? ??"/>
        </w:rPr>
        <w:t>The values of M</w:t>
      </w:r>
      <w:r>
        <w:rPr>
          <w:rFonts w:eastAsia="?? ??"/>
          <w:vertAlign w:val="subscript"/>
        </w:rPr>
        <w:t>BFD</w:t>
      </w:r>
      <w:r>
        <w:rPr>
          <w:rFonts w:eastAsia="?? ??"/>
        </w:rPr>
        <w:t xml:space="preserve"> used in Table 8.18.3.2-1 and Table 8.18.3.2-2 are defined as</w:t>
      </w:r>
    </w:p>
    <w:p w14:paraId="52F5F781" w14:textId="77777777" w:rsidR="001B7E59" w:rsidRDefault="001B7E59" w:rsidP="001B7E59">
      <w:pPr>
        <w:pStyle w:val="B10"/>
        <w:rPr>
          <w:rFonts w:eastAsiaTheme="minorHAnsi"/>
        </w:rPr>
      </w:pPr>
      <w:r>
        <w:t>-</w:t>
      </w:r>
      <w:r>
        <w:tab/>
        <w:t>M</w:t>
      </w:r>
      <w:r>
        <w:rPr>
          <w:vertAlign w:val="subscript"/>
        </w:rPr>
        <w:t>BFD</w:t>
      </w:r>
      <w:r>
        <w:t xml:space="preserve"> = 10, if the CSI-RS resource(s)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used for BFD is transmitted with Density = 3</w:t>
      </w:r>
      <w:r>
        <w:rPr>
          <w:lang w:eastAsia="zh-CN"/>
        </w:rPr>
        <w:t xml:space="preserve"> and over the bandwidth </w:t>
      </w:r>
      <w:r>
        <w:rPr>
          <w:rFonts w:ascii="SimSun" w:hAnsi="SimSun" w:hint="eastAsia"/>
          <w:lang w:eastAsia="zh-CN"/>
        </w:rPr>
        <w:t xml:space="preserve">≥ </w:t>
      </w:r>
      <w:r>
        <w:rPr>
          <w:lang w:eastAsia="zh-CN"/>
        </w:rPr>
        <w:t>24 PRBs</w:t>
      </w:r>
      <w:r>
        <w:t>.</w:t>
      </w:r>
    </w:p>
    <w:p w14:paraId="4124EDE6" w14:textId="77777777" w:rsidR="001B7E59" w:rsidRDefault="001B7E59" w:rsidP="001B7E59">
      <w:pPr>
        <w:rPr>
          <w:rFonts w:eastAsia="?? ??"/>
        </w:rPr>
      </w:pPr>
      <w:r>
        <w:rPr>
          <w:rFonts w:eastAsia="SimSun"/>
        </w:rPr>
        <w:t>T</w:t>
      </w:r>
      <w:r>
        <w:rPr>
          <w:rFonts w:eastAsia="?? ??"/>
        </w:rPr>
        <w:t>he values of P</w:t>
      </w:r>
      <w:r>
        <w:rPr>
          <w:rFonts w:eastAsia="?? ??"/>
          <w:vertAlign w:val="subscript"/>
        </w:rPr>
        <w:t>BFD</w:t>
      </w:r>
      <w:r>
        <w:rPr>
          <w:rFonts w:eastAsia="?? ??"/>
        </w:rPr>
        <w:t xml:space="preserve"> used in Table 8.18.3.2-1 and Table 8.18.3.2-2 are defined as</w:t>
      </w:r>
    </w:p>
    <w:p w14:paraId="40C768D2" w14:textId="77777777" w:rsidR="001B7E59" w:rsidRDefault="001B7E59" w:rsidP="001B7E59">
      <w:pPr>
        <w:pStyle w:val="B10"/>
        <w:rPr>
          <w:rFonts w:eastAsiaTheme="minorHAnsi"/>
        </w:rPr>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PCell or PSCell in EN-DC or NE-DC or SA; or PCell in NR-DC</w:t>
      </w:r>
    </w:p>
    <w:p w14:paraId="3D0D1914" w14:textId="77777777" w:rsidR="001B7E59" w:rsidRDefault="001B7E59" w:rsidP="001B7E59">
      <w:pPr>
        <w:pStyle w:val="B20"/>
      </w:pPr>
      <w:r>
        <w:t>-</w:t>
      </w:r>
      <w:r>
        <w:tab/>
        <w:t>P</w:t>
      </w:r>
      <w:r>
        <w:rPr>
          <w:vertAlign w:val="subscript"/>
        </w:rPr>
        <w:t>BFD</w:t>
      </w:r>
      <w:r>
        <w:t xml:space="preserve"> = 1.</w:t>
      </w:r>
    </w:p>
    <w:p w14:paraId="3A87F779" w14:textId="77777777" w:rsidR="001B7E59" w:rsidRDefault="001B7E59" w:rsidP="001B7E59">
      <w:pPr>
        <w:pStyle w:val="B20"/>
      </w:pPr>
      <w:r>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PSCell in NR-DC</w:t>
      </w:r>
    </w:p>
    <w:p w14:paraId="0D2DA351" w14:textId="77777777" w:rsidR="001B7E59" w:rsidRDefault="001B7E59" w:rsidP="001B7E59">
      <w:pPr>
        <w:pStyle w:val="B20"/>
      </w:pPr>
      <w:r>
        <w:t>P</w:t>
      </w:r>
      <w:r>
        <w:rPr>
          <w:vertAlign w:val="subscript"/>
        </w:rPr>
        <w:t>BFD</w:t>
      </w:r>
      <w:r>
        <w:t xml:space="preserve"> = 2 if UE is configured for </w:t>
      </w:r>
      <w:r>
        <w:rPr>
          <w:rFonts w:cs="v5.0.0"/>
        </w:rPr>
        <w:t>beam failure detection on SCell, 1 otherwise</w:t>
      </w:r>
      <w:r>
        <w:t>.</w:t>
      </w:r>
    </w:p>
    <w:p w14:paraId="2ADF2368" w14:textId="77777777" w:rsidR="001B7E59" w:rsidRDefault="001B7E59" w:rsidP="001B7E59">
      <w:pPr>
        <w:pStyle w:val="B10"/>
      </w:pPr>
      <w:r>
        <w:tab/>
        <w:t xml:space="preserve">For each CSI-RS resource in the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0,1</m:t>
            </m:r>
          </m:sub>
        </m:sSub>
      </m:oMath>
      <w:r>
        <w:t xml:space="preserve"> configured for a SCell</w:t>
      </w:r>
    </w:p>
    <w:p w14:paraId="4D5E2379" w14:textId="77777777" w:rsidR="001B7E59" w:rsidRDefault="001B7E59" w:rsidP="001B7E59">
      <w:pPr>
        <w:pStyle w:val="B20"/>
      </w:pPr>
      <w:r>
        <w:t>-</w:t>
      </w:r>
      <w:r>
        <w:tab/>
        <w:t>P</w:t>
      </w:r>
      <w:r>
        <w:rPr>
          <w:vertAlign w:val="subscript"/>
        </w:rPr>
        <w:t>BFD</w:t>
      </w:r>
      <w:r>
        <w:t xml:space="preserve"> = Z in EN-DC or NE-DC or SA.</w:t>
      </w:r>
    </w:p>
    <w:p w14:paraId="2F83B8DE" w14:textId="77777777" w:rsidR="001B7E59" w:rsidRDefault="001B7E59" w:rsidP="001B7E59">
      <w:pPr>
        <w:pStyle w:val="B20"/>
      </w:pPr>
      <w:r>
        <w:t>-</w:t>
      </w:r>
      <w:r>
        <w:tab/>
        <w:t>P</w:t>
      </w:r>
      <w:r>
        <w:rPr>
          <w:vertAlign w:val="subscript"/>
        </w:rPr>
        <w:t>BFD</w:t>
      </w:r>
      <w:r>
        <w:t xml:space="preserve"> = 2* Z in NR-DC. </w:t>
      </w:r>
    </w:p>
    <w:p w14:paraId="6B57E34E" w14:textId="77777777" w:rsidR="001B7E59" w:rsidRDefault="001B7E59" w:rsidP="001B7E59">
      <w:pPr>
        <w:pStyle w:val="B20"/>
      </w:pPr>
      <w:r>
        <w:t xml:space="preserve">Where Z is the number of band(s) on which UE is performing </w:t>
      </w:r>
      <w:r>
        <w:rPr>
          <w:rFonts w:cs="v5.0.0"/>
        </w:rPr>
        <w:t>beam failure detection</w:t>
      </w:r>
      <w:r>
        <w:t xml:space="preserve"> only for SCell.</w:t>
      </w:r>
    </w:p>
    <w:p w14:paraId="25B80C31" w14:textId="77777777" w:rsidR="001B7E59" w:rsidRDefault="001B7E59" w:rsidP="001B7E59">
      <w:pPr>
        <w:rPr>
          <w:rFonts w:eastAsia="SimSun"/>
          <w:lang w:val="fr-FR"/>
        </w:rPr>
      </w:pPr>
      <w:ins w:id="467" w:author="Nokia" w:date="2023-08-24T18:12:00Z">
        <w:r>
          <w:rPr>
            <w:lang w:eastAsia="en-GB"/>
          </w:rPr>
          <w:t>F</w:t>
        </w:r>
        <w:r w:rsidRPr="00FE265A">
          <w:rPr>
            <w:lang w:eastAsia="en-GB"/>
          </w:rPr>
          <w:t xml:space="preserve">or UE </w:t>
        </w:r>
        <w:r>
          <w:rPr>
            <w:lang w:eastAsia="en-GB"/>
          </w:rPr>
          <w:t xml:space="preserve">not </w:t>
        </w:r>
        <w:r w:rsidRPr="00FE265A">
          <w:rPr>
            <w:lang w:eastAsia="en-GB"/>
          </w:rPr>
          <w:t>supporting [TBD - multi-rx capability]</w:t>
        </w:r>
      </w:ins>
      <w:ins w:id="468" w:author="Nokia" w:date="2023-08-23T11:58:00Z">
        <w:r>
          <w:rPr>
            <w:rFonts w:eastAsia="SimSun"/>
            <w:lang w:val="fr-FR"/>
          </w:rPr>
          <w:t>, t</w:t>
        </w:r>
      </w:ins>
      <w:del w:id="469" w:author="Nokia" w:date="2023-08-23T11:58:00Z">
        <w:r w:rsidDel="001B04AD">
          <w:rPr>
            <w:rFonts w:eastAsia="SimSun"/>
            <w:lang w:val="fr-FR"/>
          </w:rPr>
          <w:delText>T</w:delText>
        </w:r>
      </w:del>
      <w:r>
        <w:rPr>
          <w:rFonts w:eastAsia="SimSun"/>
          <w:lang w:val="fr-FR"/>
        </w:rPr>
        <w:t>he value</w:t>
      </w:r>
      <w:del w:id="470" w:author="Nokia" w:date="2023-08-22T17:40:00Z">
        <w:r w:rsidDel="00F55715">
          <w:rPr>
            <w:rFonts w:eastAsia="SimSun"/>
            <w:lang w:val="fr-FR"/>
          </w:rPr>
          <w:delText>s</w:delText>
        </w:r>
      </w:del>
      <w:r>
        <w:rPr>
          <w:rFonts w:eastAsia="SimSun"/>
          <w:lang w:val="fr-FR"/>
        </w:rPr>
        <w:t xml:space="preserve"> of P</w:t>
      </w:r>
      <w:r>
        <w:rPr>
          <w:rFonts w:eastAsia="SimSun"/>
          <w:vertAlign w:val="subscript"/>
          <w:lang w:val="fr-FR"/>
        </w:rPr>
        <w:t xml:space="preserve">TRP </w:t>
      </w:r>
      <w:del w:id="471" w:author="Nokia" w:date="2023-08-22T17:40:00Z">
        <w:r w:rsidDel="00F55715">
          <w:rPr>
            <w:rFonts w:eastAsia="SimSun"/>
            <w:lang w:val="fr-FR"/>
          </w:rPr>
          <w:delText xml:space="preserve">define </w:delText>
        </w:r>
      </w:del>
      <w:r>
        <w:rPr>
          <w:rFonts w:eastAsia="SimSun"/>
          <w:lang w:val="fr-FR"/>
        </w:rPr>
        <w:t>in table 8.</w:t>
      </w:r>
      <w:del w:id="472" w:author="Nokia" w:date="2023-08-23T16:20:00Z">
        <w:r w:rsidDel="00DE6D3A">
          <w:rPr>
            <w:rFonts w:eastAsia="SimSun"/>
            <w:lang w:val="fr-FR"/>
          </w:rPr>
          <w:delText>5</w:delText>
        </w:r>
      </w:del>
      <w:r>
        <w:rPr>
          <w:rFonts w:eastAsia="SimSun"/>
          <w:lang w:val="fr-FR"/>
        </w:rPr>
        <w:t>18.3.2-2 is defined as 2,</w:t>
      </w:r>
      <w:ins w:id="473" w:author="Nokia" w:date="2023-08-22T17:39:00Z">
        <w:r>
          <w:rPr>
            <w:rFonts w:eastAsia="SimSun"/>
            <w:lang w:val="fr-FR"/>
          </w:rPr>
          <w:t xml:space="preserve"> </w:t>
        </w:r>
      </w:ins>
      <w:r>
        <w:rPr>
          <w:rFonts w:eastAsia="SimSun"/>
          <w:lang w:val="fr-FR"/>
        </w:rPr>
        <w:t>if SSB/</w:t>
      </w:r>
      <w:r>
        <w:rPr>
          <w:rFonts w:eastAsia="SimSun"/>
        </w:rPr>
        <w:t>CSI-RS resource</w:t>
      </w:r>
      <w:ins w:id="474" w:author="Nokia" w:date="2023-08-23T09:52:00Z">
        <w:r>
          <w:rPr>
            <w:rFonts w:eastAsia="SimSun"/>
          </w:rPr>
          <w:t>s</w:t>
        </w:r>
      </w:ins>
      <w:r>
        <w:rPr>
          <w:rFonts w:eastAsia="SimSun"/>
        </w:rPr>
        <w:t xml:space="preserve">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w:t>
      </w:r>
      <w:del w:id="475" w:author="Nokia" w:date="2023-08-23T16:19:00Z">
        <w:r w:rsidDel="00DE6D3A">
          <w:rPr>
            <w:rFonts w:eastAsia="SimSun"/>
            <w:lang w:val="fr-FR"/>
          </w:rPr>
          <w:delText>a</w:delText>
        </w:r>
      </w:del>
      <w:r>
        <w:rPr>
          <w:rFonts w:eastAsia="SimSun"/>
          <w:lang w:val="fr-FR"/>
        </w:rPr>
        <w:t xml:space="preserve">lapped, else it is 1. </w:t>
      </w:r>
    </w:p>
    <w:p w14:paraId="20B87A29" w14:textId="77777777" w:rsidR="001B7E59" w:rsidRPr="00BB4835" w:rsidDel="0008693F" w:rsidRDefault="001B7E59" w:rsidP="001B7E59">
      <w:pPr>
        <w:rPr>
          <w:del w:id="476" w:author="Nokia" w:date="2023-08-22T17:41:00Z"/>
          <w:rFonts w:eastAsia="SimSun"/>
          <w:bCs/>
          <w:lang w:val="en-US"/>
        </w:rPr>
      </w:pPr>
    </w:p>
    <w:p w14:paraId="60333FE0" w14:textId="77777777" w:rsidR="001B7E59" w:rsidRDefault="001B7E59" w:rsidP="001B7E59">
      <w:pPr>
        <w:rPr>
          <w:ins w:id="477" w:author="Nokia" w:date="2023-08-23T16:19:00Z"/>
          <w:rFonts w:eastAsia="SimSun"/>
          <w:lang w:val="fr-FR"/>
        </w:rPr>
      </w:pPr>
      <w:ins w:id="478" w:author="Nokia" w:date="2023-08-24T18:07:00Z">
        <w:r w:rsidRPr="00FE265A">
          <w:rPr>
            <w:lang w:eastAsia="en-GB"/>
          </w:rPr>
          <w:t>For FR2-1</w:t>
        </w:r>
      </w:ins>
      <w:ins w:id="479" w:author="Nokia" w:date="2023-08-24T22:26:00Z">
        <w:r>
          <w:rPr>
            <w:lang w:eastAsia="en-GB"/>
          </w:rPr>
          <w:t>,</w:t>
        </w:r>
      </w:ins>
      <w:ins w:id="480" w:author="Nokia" w:date="2023-08-24T18:07:00Z">
        <w:r w:rsidRPr="00FE265A">
          <w:rPr>
            <w:lang w:eastAsia="en-GB"/>
          </w:rPr>
          <w:t xml:space="preserve"> </w:t>
        </w:r>
        <w:r>
          <w:rPr>
            <w:lang w:eastAsia="en-GB"/>
          </w:rPr>
          <w:t xml:space="preserve">for PCell, </w:t>
        </w:r>
        <w:r w:rsidRPr="00FE265A">
          <w:rPr>
            <w:lang w:eastAsia="en-GB"/>
          </w:rPr>
          <w:t>for UE supporting [TBD - multi-rx capability]</w:t>
        </w:r>
      </w:ins>
      <w:ins w:id="481" w:author="Nokia" w:date="2023-08-23T16:19:00Z">
        <w:r>
          <w:rPr>
            <w:rFonts w:eastAsia="SimSun"/>
            <w:lang w:val="fr-FR"/>
          </w:rPr>
          <w:t xml:space="preserve">, </w:t>
        </w:r>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ins>
      <w:ins w:id="482" w:author="Nokia" w:date="2023-08-24T08:36:00Z">
        <w:r>
          <w:rPr>
            <w:rFonts w:eastAsia="SimSun"/>
            <w:lang w:val="fr-FR"/>
          </w:rPr>
          <w:t>:</w:t>
        </w:r>
      </w:ins>
    </w:p>
    <w:p w14:paraId="29264B12" w14:textId="77777777" w:rsidR="001B7E59" w:rsidRDefault="001B7E59" w:rsidP="001B7E59">
      <w:pPr>
        <w:ind w:left="284"/>
        <w:rPr>
          <w:ins w:id="483" w:author="Nokia" w:date="2023-08-23T16:19:00Z"/>
          <w:rFonts w:eastAsia="SimSun"/>
          <w:lang w:val="fr-FR"/>
        </w:rPr>
      </w:pPr>
      <w:ins w:id="484" w:author="Nokia" w:date="2023-08-23T16:19:00Z">
        <w:r>
          <w:t>-</w:t>
        </w:r>
        <w:r>
          <w:tab/>
        </w:r>
        <w:r>
          <w:rPr>
            <w:rFonts w:eastAsia="SimSun"/>
          </w:rPr>
          <w:t xml:space="preserve">CSI-RS resources in the two sets </w:t>
        </w:r>
      </w:ins>
      <m:oMath>
        <m:sSub>
          <m:sSubPr>
            <m:ctrlPr>
              <w:ins w:id="485" w:author="Nokia" w:date="2023-08-23T16:19:00Z">
                <w:rPr>
                  <w:rFonts w:ascii="Cambria Math" w:hAnsi="Cambria Math" w:cstheme="minorBidi"/>
                  <w:i/>
                  <w:sz w:val="22"/>
                  <w:szCs w:val="22"/>
                </w:rPr>
              </w:ins>
            </m:ctrlPr>
          </m:sSubPr>
          <m:e>
            <m:acc>
              <m:accPr>
                <m:chr m:val="̅"/>
                <m:ctrlPr>
                  <w:ins w:id="486" w:author="Nokia" w:date="2023-08-23T16:19:00Z">
                    <w:rPr>
                      <w:rFonts w:ascii="Cambria Math" w:hAnsi="Cambria Math" w:cstheme="minorBidi"/>
                      <w:i/>
                      <w:sz w:val="22"/>
                      <w:szCs w:val="22"/>
                    </w:rPr>
                  </w:ins>
                </m:ctrlPr>
              </m:accPr>
              <m:e>
                <m:r>
                  <w:ins w:id="487" w:author="Nokia" w:date="2023-08-23T16:19:00Z">
                    <w:rPr>
                      <w:rFonts w:ascii="Cambria Math" w:eastAsia="SimSun" w:hAnsi="Cambria Math"/>
                    </w:rPr>
                    <m:t>q</m:t>
                  </w:ins>
                </m:r>
              </m:e>
            </m:acc>
          </m:e>
          <m:sub>
            <m:r>
              <w:ins w:id="488" w:author="Nokia" w:date="2023-08-23T16:19:00Z">
                <w:rPr>
                  <w:rFonts w:ascii="Cambria Math" w:eastAsia="SimSun" w:hAnsi="Cambria Math"/>
                </w:rPr>
                <m:t>0,0</m:t>
              </w:ins>
            </m:r>
          </m:sub>
        </m:sSub>
      </m:oMath>
      <w:ins w:id="489" w:author="Nokia" w:date="2023-08-23T16:19:00Z">
        <w:r>
          <w:rPr>
            <w:rFonts w:eastAsia="SimSun"/>
          </w:rPr>
          <w:t xml:space="preserve"> and </w:t>
        </w:r>
      </w:ins>
      <m:oMath>
        <m:sSub>
          <m:sSubPr>
            <m:ctrlPr>
              <w:ins w:id="490" w:author="Nokia" w:date="2023-08-23T16:19:00Z">
                <w:rPr>
                  <w:rFonts w:ascii="Cambria Math" w:hAnsi="Cambria Math" w:cstheme="minorBidi"/>
                  <w:i/>
                  <w:sz w:val="22"/>
                  <w:szCs w:val="22"/>
                </w:rPr>
              </w:ins>
            </m:ctrlPr>
          </m:sSubPr>
          <m:e>
            <m:acc>
              <m:accPr>
                <m:chr m:val="̅"/>
                <m:ctrlPr>
                  <w:ins w:id="491" w:author="Nokia" w:date="2023-08-23T16:19:00Z">
                    <w:rPr>
                      <w:rFonts w:ascii="Cambria Math" w:hAnsi="Cambria Math" w:cstheme="minorBidi"/>
                      <w:i/>
                      <w:sz w:val="22"/>
                      <w:szCs w:val="22"/>
                    </w:rPr>
                  </w:ins>
                </m:ctrlPr>
              </m:accPr>
              <m:e>
                <m:r>
                  <w:ins w:id="492" w:author="Nokia" w:date="2023-08-23T16:19:00Z">
                    <w:rPr>
                      <w:rFonts w:ascii="Cambria Math" w:eastAsia="SimSun" w:hAnsi="Cambria Math"/>
                    </w:rPr>
                    <m:t>q</m:t>
                  </w:ins>
                </m:r>
              </m:e>
            </m:acc>
          </m:e>
          <m:sub>
            <m:r>
              <w:ins w:id="493" w:author="Nokia" w:date="2023-08-23T16:19:00Z">
                <w:rPr>
                  <w:rFonts w:ascii="Cambria Math" w:eastAsia="SimSun" w:hAnsi="Cambria Math"/>
                </w:rPr>
                <m:t>0,1</m:t>
              </w:ins>
            </m:r>
          </m:sub>
        </m:sSub>
      </m:oMath>
      <w:ins w:id="494" w:author="Nokia" w:date="2023-08-23T16:19:00Z">
        <w:r>
          <w:rPr>
            <w:rFonts w:eastAsia="SimSun"/>
          </w:rPr>
          <w:t xml:space="preserve"> </w:t>
        </w:r>
        <w:r>
          <w:rPr>
            <w:rFonts w:eastAsia="SimSun"/>
            <w:lang w:val="fr-FR"/>
          </w:rPr>
          <w:t xml:space="preserve"> are not overlapped, or</w:t>
        </w:r>
      </w:ins>
    </w:p>
    <w:p w14:paraId="3D1AAB16" w14:textId="77777777" w:rsidR="001B7E59" w:rsidRDefault="001B7E59" w:rsidP="001B7E59">
      <w:pPr>
        <w:ind w:left="284"/>
        <w:rPr>
          <w:ins w:id="495" w:author="Nokia" w:date="2023-08-23T16:19:00Z"/>
          <w:rFonts w:eastAsia="SimSun"/>
          <w:bCs/>
          <w:i/>
          <w:iCs/>
          <w:lang w:val="en-US"/>
        </w:rPr>
      </w:pPr>
      <w:ins w:id="496" w:author="Nokia" w:date="2023-08-23T16:19:00Z">
        <w:r>
          <w:t>-</w:t>
        </w:r>
        <w:r>
          <w:tab/>
        </w:r>
        <w:r>
          <w:rPr>
            <w:rFonts w:eastAsia="SimSun"/>
          </w:rPr>
          <w:t xml:space="preserve">CSI-RS resources in the two sets </w:t>
        </w:r>
      </w:ins>
      <m:oMath>
        <m:sSub>
          <m:sSubPr>
            <m:ctrlPr>
              <w:ins w:id="497" w:author="Nokia" w:date="2023-08-23T16:19:00Z">
                <w:rPr>
                  <w:rFonts w:ascii="Cambria Math" w:hAnsi="Cambria Math" w:cstheme="minorBidi"/>
                  <w:i/>
                  <w:sz w:val="22"/>
                  <w:szCs w:val="22"/>
                </w:rPr>
              </w:ins>
            </m:ctrlPr>
          </m:sSubPr>
          <m:e>
            <m:acc>
              <m:accPr>
                <m:chr m:val="̅"/>
                <m:ctrlPr>
                  <w:ins w:id="498" w:author="Nokia" w:date="2023-08-23T16:19:00Z">
                    <w:rPr>
                      <w:rFonts w:ascii="Cambria Math" w:hAnsi="Cambria Math" w:cstheme="minorBidi"/>
                      <w:i/>
                      <w:sz w:val="22"/>
                      <w:szCs w:val="22"/>
                    </w:rPr>
                  </w:ins>
                </m:ctrlPr>
              </m:accPr>
              <m:e>
                <m:r>
                  <w:ins w:id="499" w:author="Nokia" w:date="2023-08-23T16:19:00Z">
                    <w:rPr>
                      <w:rFonts w:ascii="Cambria Math" w:eastAsia="SimSun" w:hAnsi="Cambria Math"/>
                    </w:rPr>
                    <m:t>q</m:t>
                  </w:ins>
                </m:r>
              </m:e>
            </m:acc>
          </m:e>
          <m:sub>
            <m:r>
              <w:ins w:id="500" w:author="Nokia" w:date="2023-08-23T16:19:00Z">
                <w:rPr>
                  <w:rFonts w:ascii="Cambria Math" w:eastAsia="SimSun" w:hAnsi="Cambria Math"/>
                </w:rPr>
                <m:t>0,0</m:t>
              </w:ins>
            </m:r>
          </m:sub>
        </m:sSub>
      </m:oMath>
      <w:ins w:id="501" w:author="Nokia" w:date="2023-08-23T16:19:00Z">
        <w:r>
          <w:rPr>
            <w:rFonts w:eastAsia="SimSun"/>
          </w:rPr>
          <w:t xml:space="preserve"> and </w:t>
        </w:r>
      </w:ins>
      <m:oMath>
        <m:sSub>
          <m:sSubPr>
            <m:ctrlPr>
              <w:ins w:id="502" w:author="Nokia" w:date="2023-08-23T16:19:00Z">
                <w:rPr>
                  <w:rFonts w:ascii="Cambria Math" w:hAnsi="Cambria Math" w:cstheme="minorBidi"/>
                  <w:i/>
                  <w:sz w:val="22"/>
                  <w:szCs w:val="22"/>
                </w:rPr>
              </w:ins>
            </m:ctrlPr>
          </m:sSubPr>
          <m:e>
            <m:acc>
              <m:accPr>
                <m:chr m:val="̅"/>
                <m:ctrlPr>
                  <w:ins w:id="503" w:author="Nokia" w:date="2023-08-23T16:19:00Z">
                    <w:rPr>
                      <w:rFonts w:ascii="Cambria Math" w:hAnsi="Cambria Math" w:cstheme="minorBidi"/>
                      <w:i/>
                      <w:sz w:val="22"/>
                      <w:szCs w:val="22"/>
                    </w:rPr>
                  </w:ins>
                </m:ctrlPr>
              </m:accPr>
              <m:e>
                <m:r>
                  <w:ins w:id="504" w:author="Nokia" w:date="2023-08-23T16:19:00Z">
                    <w:rPr>
                      <w:rFonts w:ascii="Cambria Math" w:eastAsia="SimSun" w:hAnsi="Cambria Math"/>
                    </w:rPr>
                    <m:t>q</m:t>
                  </w:ins>
                </m:r>
              </m:e>
            </m:acc>
          </m:e>
          <m:sub>
            <m:r>
              <w:ins w:id="505" w:author="Nokia" w:date="2023-08-23T16:19:00Z">
                <w:rPr>
                  <w:rFonts w:ascii="Cambria Math" w:eastAsia="SimSun" w:hAnsi="Cambria Math"/>
                </w:rPr>
                <m:t>0,1</m:t>
              </w:ins>
            </m:r>
          </m:sub>
        </m:sSub>
      </m:oMath>
      <w:ins w:id="506" w:author="Nokia" w:date="2023-08-23T16:19:00Z">
        <w:r>
          <w:rPr>
            <w:rFonts w:eastAsia="SimSun"/>
          </w:rPr>
          <w:t xml:space="preserve"> </w:t>
        </w:r>
        <w:r>
          <w:rPr>
            <w:rFonts w:eastAsia="SimSun"/>
            <w:lang w:val="fr-FR"/>
          </w:rPr>
          <w:t xml:space="preserve"> are overlapped and the following conditions are met:</w:t>
        </w:r>
      </w:ins>
    </w:p>
    <w:p w14:paraId="432231A6" w14:textId="75C0801C" w:rsidR="001B7E59" w:rsidRPr="003178E1" w:rsidRDefault="001B7E59" w:rsidP="001B7E59">
      <w:pPr>
        <w:ind w:left="852"/>
        <w:rPr>
          <w:ins w:id="507" w:author="Nokia" w:date="2023-08-23T16:19:00Z"/>
          <w:rFonts w:eastAsia="SimSun"/>
          <w:bCs/>
          <w:lang w:val="en-US"/>
        </w:rPr>
      </w:pPr>
      <w:ins w:id="508" w:author="Nokia" w:date="2023-08-23T16:19:00Z">
        <w:r>
          <w:t>-</w:t>
        </w:r>
        <w:r>
          <w:tab/>
        </w:r>
      </w:ins>
      <w:ins w:id="509" w:author="Iana Siomina" w:date="2023-09-26T19:08:00Z">
        <w:r w:rsidR="00A20C86" w:rsidRPr="0088267A">
          <w:rPr>
            <w:highlight w:val="yellow"/>
          </w:rPr>
          <w:t xml:space="preserve">The CSI-RS for </w:t>
        </w:r>
      </w:ins>
      <w:ins w:id="510" w:author="Iana Siomina" w:date="2023-09-26T19:09:00Z">
        <w:r w:rsidR="00B411EA">
          <w:rPr>
            <w:highlight w:val="yellow"/>
          </w:rPr>
          <w:t>BFD</w:t>
        </w:r>
      </w:ins>
      <w:ins w:id="511" w:author="Iana Siomina" w:date="2023-09-26T19:08:00Z">
        <w:r w:rsidR="00A20C86" w:rsidRPr="0088267A">
          <w:rPr>
            <w:highlight w:val="yellow"/>
          </w:rPr>
          <w:t xml:space="preserve"> and the other CSI-RS in the same OFDM symbol are configured with different QCL-TypeD in the PCell and each associated with one of the configured dual active TCI states, while meeting the requirements in clause</w:t>
        </w:r>
        <w:r w:rsidR="00A20C86">
          <w:rPr>
            <w:highlight w:val="yellow"/>
          </w:rPr>
          <w:t xml:space="preserve"> 8.10D</w:t>
        </w:r>
        <w:r w:rsidR="00A20C86">
          <w:rPr>
            <w:rFonts w:eastAsia="SimSun"/>
            <w:bCs/>
            <w:lang w:val="en-US"/>
          </w:rPr>
          <w:t xml:space="preserve"> </w:t>
        </w:r>
      </w:ins>
      <w:ins w:id="512" w:author="Nokia" w:date="2023-08-24T18:08:00Z">
        <w:r>
          <w:rPr>
            <w:rFonts w:eastAsia="SimSun"/>
            <w:bCs/>
            <w:lang w:val="en-US"/>
          </w:rPr>
          <w:t>[</w:t>
        </w:r>
      </w:ins>
      <w:ins w:id="513" w:author="Iana Siomina" w:date="2023-09-26T19:08:00Z">
        <w:r w:rsidR="00A20C86" w:rsidRPr="00A20C86">
          <w:rPr>
            <w:rFonts w:eastAsia="SimSun"/>
            <w:bCs/>
            <w:highlight w:val="yellow"/>
            <w:lang w:val="en-US"/>
          </w:rPr>
          <w:t>other</w:t>
        </w:r>
        <w:r w:rsidR="00A20C86">
          <w:rPr>
            <w:rFonts w:eastAsia="SimSun"/>
            <w:bCs/>
            <w:lang w:val="en-US"/>
          </w:rPr>
          <w:t xml:space="preserve"> </w:t>
        </w:r>
      </w:ins>
      <w:ins w:id="514" w:author="Nokia" w:date="2023-08-24T18:08:00Z">
        <w:r>
          <w:rPr>
            <w:rFonts w:eastAsia="SimSun"/>
            <w:bCs/>
            <w:lang w:val="en-US"/>
          </w:rPr>
          <w:t>conditions FFS]</w:t>
        </w:r>
      </w:ins>
    </w:p>
    <w:p w14:paraId="11D79229" w14:textId="77777777" w:rsidR="001B7E59" w:rsidRPr="00160185" w:rsidRDefault="001B7E59" w:rsidP="001B7E59">
      <w:pPr>
        <w:ind w:left="284"/>
        <w:rPr>
          <w:ins w:id="515" w:author="Nokia" w:date="2023-08-23T16:19:00Z"/>
          <w:rFonts w:eastAsia="SimSun"/>
          <w:bCs/>
          <w:lang w:val="en-US"/>
        </w:rPr>
      </w:pPr>
      <w:ins w:id="516" w:author="Nokia" w:date="2023-08-23T16:19:00Z">
        <w:r>
          <w:rPr>
            <w:rFonts w:eastAsia="SimSun"/>
            <w:bCs/>
            <w:lang w:val="en-US"/>
          </w:rPr>
          <w:t xml:space="preserve">else, 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is 2.</w:t>
        </w:r>
      </w:ins>
    </w:p>
    <w:p w14:paraId="160EF51B" w14:textId="77777777" w:rsidR="001B7E59" w:rsidRPr="000D6652" w:rsidRDefault="001B7E59" w:rsidP="001B7E59">
      <w:pPr>
        <w:ind w:left="284"/>
        <w:rPr>
          <w:ins w:id="517" w:author="Nokia" w:date="2023-08-23T12:08:00Z"/>
          <w:rFonts w:eastAsia="SimSun"/>
          <w:bCs/>
          <w:lang w:val="en-US"/>
        </w:rPr>
      </w:pPr>
    </w:p>
    <w:p w14:paraId="56DDC7DA" w14:textId="77777777" w:rsidR="001B7E59" w:rsidRDefault="001B7E59" w:rsidP="001B7E59">
      <w:pPr>
        <w:pStyle w:val="TH"/>
        <w:rPr>
          <w:rFonts w:eastAsiaTheme="minorHAnsi"/>
        </w:rPr>
      </w:pPr>
      <w:r>
        <w:t>Table 8.18.2-1: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7C01A981"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548D522" w14:textId="77777777" w:rsidR="001B7E59" w:rsidRDefault="001B7E59" w:rsidP="008A0941">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6253226" w14:textId="77777777" w:rsidR="001B7E59" w:rsidRDefault="001B7E59" w:rsidP="008A0941">
            <w:pPr>
              <w:pStyle w:val="TAH"/>
              <w:rPr>
                <w:lang w:eastAsia="ko-KR"/>
              </w:rPr>
            </w:pPr>
            <w:r>
              <w:rPr>
                <w:lang w:eastAsia="ko-KR"/>
              </w:rPr>
              <w:t>T</w:t>
            </w:r>
            <w:r>
              <w:rPr>
                <w:vertAlign w:val="subscript"/>
                <w:lang w:eastAsia="ko-KR"/>
              </w:rPr>
              <w:t>Evaluate_BFD_CSI-RS</w:t>
            </w:r>
            <w:r>
              <w:rPr>
                <w:lang w:eastAsia="ko-KR"/>
              </w:rPr>
              <w:t xml:space="preserve"> (ms) </w:t>
            </w:r>
          </w:p>
        </w:tc>
      </w:tr>
      <w:tr w:rsidR="001B7E59" w14:paraId="74D2EEF9"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6D0A190" w14:textId="77777777" w:rsidR="001B7E59" w:rsidRDefault="001B7E59" w:rsidP="008A0941">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6CD2FA23" w14:textId="77777777" w:rsidR="001B7E59" w:rsidRDefault="001B7E59" w:rsidP="008A0941">
            <w:pPr>
              <w:pStyle w:val="TAC"/>
              <w:rPr>
                <w:lang w:eastAsia="ko-KR"/>
              </w:rPr>
            </w:pPr>
            <w:r>
              <w:rPr>
                <w:rFonts w:cs="v4.2.0"/>
                <w:lang w:eastAsia="ko-KR"/>
              </w:rPr>
              <w:t>Max(50, 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1B7E59" w14:paraId="7FBAEFFC"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5B26B3C7" w14:textId="77777777" w:rsidR="001B7E59" w:rsidRDefault="001B7E59" w:rsidP="008A0941">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76CBB3BA" w14:textId="77777777" w:rsidR="001B7E59" w:rsidRDefault="001B7E59" w:rsidP="008A0941">
            <w:pPr>
              <w:pStyle w:val="TAC"/>
              <w:rPr>
                <w:lang w:eastAsia="ko-KR"/>
              </w:rPr>
            </w:pPr>
            <w:r>
              <w:rPr>
                <w:rFonts w:cs="v4.2.0"/>
                <w:lang w:eastAsia="ko-KR"/>
              </w:rPr>
              <w:t xml:space="preserve">Max(50, Ceil(1.5 </w:t>
            </w:r>
            <w:r>
              <w:rPr>
                <w:rFonts w:cs="Arial"/>
                <w:lang w:eastAsia="ko-KR"/>
              </w:rPr>
              <w:t xml:space="preserve">× </w:t>
            </w:r>
            <w:r>
              <w:rPr>
                <w:rFonts w:cs="v4.2.0"/>
                <w:lang w:eastAsia="ko-KR"/>
              </w:rPr>
              <w:t>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1B7E59" w14:paraId="488AAA0F"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1959BD8" w14:textId="77777777" w:rsidR="001B7E59" w:rsidRDefault="001B7E59" w:rsidP="008A0941">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3888CB4" w14:textId="77777777" w:rsidR="001B7E59" w:rsidRDefault="001B7E59" w:rsidP="008A0941">
            <w:pPr>
              <w:pStyle w:val="TAC"/>
              <w:rPr>
                <w:lang w:eastAsia="ko-KR"/>
              </w:rPr>
            </w:pPr>
            <w:r>
              <w:rPr>
                <w:rFonts w:cs="v4.2.0"/>
                <w:lang w:eastAsia="ko-KR"/>
              </w:rPr>
              <w:t>Ceil(M</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1B7E59" w14:paraId="592126BE"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AAE508" w14:textId="77777777" w:rsidR="001B7E59" w:rsidRDefault="001B7E59" w:rsidP="008A0941">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67D821C2" w14:textId="77777777" w:rsidR="001B7E59" w:rsidRDefault="001B7E59" w:rsidP="001B7E59">
      <w:pPr>
        <w:rPr>
          <w:rFonts w:asciiTheme="minorHAnsi" w:eastAsia="?? ??" w:hAnsiTheme="minorHAnsi" w:cstheme="minorBidi"/>
          <w:sz w:val="22"/>
          <w:szCs w:val="22"/>
          <w:lang w:val="en-US"/>
        </w:rPr>
      </w:pPr>
    </w:p>
    <w:p w14:paraId="69940E67" w14:textId="77777777" w:rsidR="001B7E59" w:rsidRDefault="001B7E59" w:rsidP="001B7E59">
      <w:pPr>
        <w:keepNext/>
        <w:keepLines/>
        <w:spacing w:before="60"/>
        <w:jc w:val="center"/>
        <w:rPr>
          <w:rFonts w:ascii="Arial" w:eastAsiaTheme="minorHAnsi" w:hAnsi="Arial"/>
          <w:b/>
        </w:rPr>
      </w:pPr>
      <w:r>
        <w:rPr>
          <w:rFonts w:ascii="Arial" w:hAnsi="Arial"/>
          <w:b/>
        </w:rPr>
        <w:t>Table 8.18.3.2-2: Evaluation period T</w:t>
      </w:r>
      <w:r>
        <w:rPr>
          <w:rFonts w:ascii="Arial" w:hAnsi="Arial"/>
          <w:b/>
          <w:vertAlign w:val="subscript"/>
        </w:rPr>
        <w:t>Evaluate_BFD_CSI-RS</w:t>
      </w:r>
      <w:r>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6EAA268D"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6FF97A14" w14:textId="77777777" w:rsidR="001B7E59" w:rsidRDefault="001B7E59" w:rsidP="008A0941">
            <w:pPr>
              <w:pStyle w:val="TAH"/>
              <w:rPr>
                <w:lang w:eastAsia="ko-KR"/>
              </w:rPr>
            </w:pPr>
            <w:r>
              <w:rPr>
                <w:lang w:eastAsia="ko-K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0CD4A59" w14:textId="77777777" w:rsidR="001B7E59" w:rsidRDefault="001B7E59" w:rsidP="008A0941">
            <w:pPr>
              <w:pStyle w:val="TAH"/>
              <w:rPr>
                <w:lang w:eastAsia="ko-KR"/>
              </w:rPr>
            </w:pPr>
            <w:r>
              <w:rPr>
                <w:lang w:eastAsia="ko-KR"/>
              </w:rPr>
              <w:t>T</w:t>
            </w:r>
            <w:r>
              <w:rPr>
                <w:vertAlign w:val="subscript"/>
                <w:lang w:eastAsia="ko-KR"/>
              </w:rPr>
              <w:t>Evaluate_BFD_CSI-RS</w:t>
            </w:r>
            <w:r>
              <w:rPr>
                <w:lang w:eastAsia="ko-KR"/>
              </w:rPr>
              <w:t xml:space="preserve"> (ms) </w:t>
            </w:r>
          </w:p>
        </w:tc>
      </w:tr>
      <w:tr w:rsidR="001B7E59" w14:paraId="6910ED5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1095D07C" w14:textId="77777777" w:rsidR="001B7E59" w:rsidRDefault="001B7E59" w:rsidP="008A0941">
            <w:pPr>
              <w:pStyle w:val="TAC"/>
              <w:rPr>
                <w:lang w:eastAsia="ko-KR"/>
              </w:rPr>
            </w:pPr>
            <w:r>
              <w:rPr>
                <w:lang w:eastAsia="ko-KR"/>
              </w:rPr>
              <w:t>no DRX</w:t>
            </w:r>
          </w:p>
        </w:tc>
        <w:tc>
          <w:tcPr>
            <w:tcW w:w="4582" w:type="dxa"/>
            <w:tcBorders>
              <w:top w:val="single" w:sz="4" w:space="0" w:color="auto"/>
              <w:left w:val="single" w:sz="4" w:space="0" w:color="auto"/>
              <w:bottom w:val="single" w:sz="4" w:space="0" w:color="auto"/>
              <w:right w:val="single" w:sz="4" w:space="0" w:color="auto"/>
            </w:tcBorders>
            <w:hideMark/>
          </w:tcPr>
          <w:p w14:paraId="5E6BCFD4" w14:textId="77777777" w:rsidR="001B7E59" w:rsidRDefault="001B7E59" w:rsidP="008A0941">
            <w:pPr>
              <w:pStyle w:val="TAC"/>
              <w:rPr>
                <w:lang w:eastAsia="ko-KR"/>
              </w:rPr>
            </w:pPr>
            <w:r>
              <w:rPr>
                <w:rFonts w:cs="v4.2.0"/>
                <w:lang w:eastAsia="ko-KR"/>
              </w:rPr>
              <w:t>Max(50, 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CSI-RS</w:t>
            </w:r>
            <w:r>
              <w:rPr>
                <w:rFonts w:cs="v4.2.0"/>
                <w:lang w:eastAsia="ko-KR"/>
              </w:rPr>
              <w:t>)</w:t>
            </w:r>
          </w:p>
        </w:tc>
      </w:tr>
      <w:tr w:rsidR="001B7E59" w14:paraId="7D5C674A"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496E80C5" w14:textId="77777777" w:rsidR="001B7E59" w:rsidRDefault="001B7E59" w:rsidP="008A0941">
            <w:pPr>
              <w:pStyle w:val="TAC"/>
              <w:rPr>
                <w:lang w:eastAsia="ko-KR"/>
              </w:rPr>
            </w:pPr>
            <w:r>
              <w:rPr>
                <w:lang w:eastAsia="ko-KR"/>
              </w:rPr>
              <w:t xml:space="preserve">DRX cycle </w:t>
            </w:r>
            <w:r>
              <w:rPr>
                <w:rFonts w:cs="Arial"/>
                <w:lang w:eastAsia="ko-KR"/>
              </w:rPr>
              <w:t xml:space="preserve">≤ </w:t>
            </w:r>
            <w:r>
              <w:rPr>
                <w:lang w:eastAsia="ko-KR"/>
              </w:rPr>
              <w:t>320ms</w:t>
            </w:r>
          </w:p>
        </w:tc>
        <w:tc>
          <w:tcPr>
            <w:tcW w:w="4582" w:type="dxa"/>
            <w:tcBorders>
              <w:top w:val="single" w:sz="4" w:space="0" w:color="auto"/>
              <w:left w:val="single" w:sz="4" w:space="0" w:color="auto"/>
              <w:bottom w:val="single" w:sz="4" w:space="0" w:color="auto"/>
              <w:right w:val="single" w:sz="4" w:space="0" w:color="auto"/>
            </w:tcBorders>
            <w:hideMark/>
          </w:tcPr>
          <w:p w14:paraId="2F4ECEB3" w14:textId="77777777" w:rsidR="001B7E59" w:rsidRDefault="001B7E59" w:rsidP="008A0941">
            <w:pPr>
              <w:pStyle w:val="TAC"/>
              <w:rPr>
                <w:lang w:eastAsia="ko-KR"/>
              </w:rPr>
            </w:pPr>
            <w:r>
              <w:rPr>
                <w:rFonts w:cs="v4.2.0"/>
                <w:lang w:eastAsia="ko-KR"/>
              </w:rPr>
              <w:t xml:space="preserve">Max(50, Ceil(1.5 </w:t>
            </w:r>
            <w:r>
              <w:rPr>
                <w:rFonts w:cs="Arial"/>
                <w:lang w:eastAsia="ko-KR"/>
              </w:rPr>
              <w:t>× 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Max(T</w:t>
            </w:r>
            <w:r>
              <w:rPr>
                <w:rFonts w:cs="v4.2.0"/>
                <w:vertAlign w:val="subscript"/>
                <w:lang w:eastAsia="ko-KR"/>
              </w:rPr>
              <w:t>DRX</w:t>
            </w:r>
            <w:r>
              <w:rPr>
                <w:rFonts w:cs="v4.2.0"/>
                <w:lang w:eastAsia="ko-KR"/>
              </w:rPr>
              <w:t>, T</w:t>
            </w:r>
            <w:r>
              <w:rPr>
                <w:rFonts w:cs="v4.2.0"/>
                <w:vertAlign w:val="subscript"/>
                <w:lang w:eastAsia="ko-KR"/>
              </w:rPr>
              <w:t>CSI-RS</w:t>
            </w:r>
            <w:r>
              <w:rPr>
                <w:rFonts w:cs="v4.2.0"/>
                <w:lang w:eastAsia="ko-KR"/>
              </w:rPr>
              <w:t>))</w:t>
            </w:r>
          </w:p>
        </w:tc>
      </w:tr>
      <w:tr w:rsidR="001B7E59" w14:paraId="1685AF10" w14:textId="77777777" w:rsidTr="008A0941">
        <w:trPr>
          <w:jc w:val="center"/>
        </w:trPr>
        <w:tc>
          <w:tcPr>
            <w:tcW w:w="2035" w:type="dxa"/>
            <w:tcBorders>
              <w:top w:val="single" w:sz="4" w:space="0" w:color="auto"/>
              <w:left w:val="single" w:sz="4" w:space="0" w:color="auto"/>
              <w:bottom w:val="single" w:sz="4" w:space="0" w:color="auto"/>
              <w:right w:val="single" w:sz="4" w:space="0" w:color="auto"/>
            </w:tcBorders>
            <w:hideMark/>
          </w:tcPr>
          <w:p w14:paraId="5CF37FE9" w14:textId="77777777" w:rsidR="001B7E59" w:rsidRDefault="001B7E59" w:rsidP="008A0941">
            <w:pPr>
              <w:pStyle w:val="TAC"/>
              <w:rPr>
                <w:lang w:eastAsia="ko-KR"/>
              </w:rPr>
            </w:pPr>
            <w:r>
              <w:rPr>
                <w:lang w:eastAsia="ko-KR"/>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47EFB91" w14:textId="77777777" w:rsidR="001B7E59" w:rsidRDefault="001B7E59" w:rsidP="008A0941">
            <w:pPr>
              <w:pStyle w:val="TAC"/>
              <w:rPr>
                <w:lang w:eastAsia="ko-KR"/>
              </w:rPr>
            </w:pPr>
            <w:r>
              <w:rPr>
                <w:rFonts w:cs="v4.2.0"/>
                <w:lang w:eastAsia="ko-KR"/>
              </w:rPr>
              <w:t>Ceil(</w:t>
            </w:r>
            <w:r>
              <w:rPr>
                <w:rFonts w:cs="Arial"/>
                <w:lang w:eastAsia="ko-KR"/>
              </w:rPr>
              <w:t>M</w:t>
            </w:r>
            <w:r>
              <w:rPr>
                <w:rFonts w:cs="Arial"/>
                <w:vertAlign w:val="subscript"/>
                <w:lang w:eastAsia="ko-KR"/>
              </w:rPr>
              <w:t>BFD</w:t>
            </w:r>
            <w:r>
              <w:rPr>
                <w:rFonts w:cs="v4.2.0"/>
                <w:lang w:eastAsia="ko-KR"/>
              </w:rPr>
              <w:t xml:space="preserve"> </w:t>
            </w:r>
            <w:r>
              <w:rPr>
                <w:rFonts w:ascii="Symbol" w:eastAsia="Symbol" w:hAnsi="Symbol" w:cs="Symbol"/>
                <w:szCs w:val="18"/>
                <w:lang w:eastAsia="ko-KR"/>
              </w:rPr>
              <w:t>´</w:t>
            </w:r>
            <w:r>
              <w:rPr>
                <w:rFonts w:cs="Arial"/>
                <w:szCs w:val="18"/>
                <w:lang w:eastAsia="ko-KR"/>
              </w:rPr>
              <w:t xml:space="preserve"> </w:t>
            </w:r>
            <w:r>
              <w:rPr>
                <w:rFonts w:cs="v4.2.0"/>
                <w:lang w:eastAsia="ko-KR"/>
              </w:rPr>
              <w:t xml:space="preserve">P </w:t>
            </w:r>
            <w:r>
              <w:rPr>
                <w:rFonts w:ascii="Symbol" w:eastAsia="Symbol" w:hAnsi="Symbol" w:cs="Symbol"/>
                <w:szCs w:val="18"/>
                <w:lang w:eastAsia="ko-KR"/>
              </w:rPr>
              <w:t>´</w:t>
            </w:r>
            <w:r>
              <w:rPr>
                <w:rFonts w:cs="Arial"/>
                <w:szCs w:val="18"/>
                <w:lang w:eastAsia="ko-KR"/>
              </w:rPr>
              <w:t xml:space="preserve"> </w:t>
            </w:r>
            <w:r>
              <w:rPr>
                <w:rFonts w:cs="v4.2.0"/>
                <w:lang w:eastAsia="ko-KR"/>
              </w:rPr>
              <w:t xml:space="preserve">N </w:t>
            </w:r>
            <w:r>
              <w:rPr>
                <w:rFonts w:ascii="Symbol" w:eastAsia="Symbol" w:hAnsi="Symbol" w:cs="Symbol"/>
                <w:szCs w:val="18"/>
                <w:lang w:eastAsia="ko-KR"/>
              </w:rPr>
              <w:t>´</w:t>
            </w:r>
            <w:r>
              <w:rPr>
                <w:rFonts w:cs="v4.2.0"/>
                <w:lang w:eastAsia="ko-KR"/>
              </w:rPr>
              <w:t xml:space="preserve"> P</w:t>
            </w:r>
            <w:r>
              <w:rPr>
                <w:rFonts w:cs="v4.2.0"/>
                <w:vertAlign w:val="subscript"/>
                <w:lang w:eastAsia="ko-KR"/>
              </w:rPr>
              <w:t>BFD</w:t>
            </w:r>
            <w:r>
              <w:rPr>
                <w:lang w:val="fr-FR" w:eastAsia="ko-KR"/>
              </w:rPr>
              <w:t>*P</w:t>
            </w:r>
            <w:r>
              <w:rPr>
                <w:vertAlign w:val="subscript"/>
                <w:lang w:val="fr-FR" w:eastAsia="ko-KR"/>
              </w:rPr>
              <w:t>TRP</w:t>
            </w:r>
            <w:r>
              <w:rPr>
                <w:rFonts w:cs="v4.2.0"/>
                <w:lang w:eastAsia="ko-KR"/>
              </w:rPr>
              <w:t xml:space="preserve">) </w:t>
            </w:r>
            <w:r>
              <w:rPr>
                <w:rFonts w:ascii="Symbol" w:eastAsia="Symbol" w:hAnsi="Symbol" w:cs="Symbol"/>
                <w:szCs w:val="18"/>
                <w:lang w:eastAsia="ko-KR"/>
              </w:rPr>
              <w:t>´</w:t>
            </w:r>
            <w:r>
              <w:rPr>
                <w:rFonts w:cs="v4.2.0"/>
                <w:lang w:eastAsia="ko-KR"/>
              </w:rPr>
              <w:t xml:space="preserve"> T</w:t>
            </w:r>
            <w:r>
              <w:rPr>
                <w:rFonts w:cs="v4.2.0"/>
                <w:vertAlign w:val="subscript"/>
                <w:lang w:eastAsia="ko-KR"/>
              </w:rPr>
              <w:t>DRX</w:t>
            </w:r>
          </w:p>
        </w:tc>
      </w:tr>
      <w:tr w:rsidR="001B7E59" w14:paraId="2098975E" w14:textId="77777777" w:rsidTr="008A094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199B3EF" w14:textId="77777777" w:rsidR="001B7E59" w:rsidRDefault="001B7E59" w:rsidP="008A0941">
            <w:pPr>
              <w:pStyle w:val="TAN"/>
              <w:rPr>
                <w:rFonts w:cs="v4.2.0"/>
                <w:lang w:eastAsia="ko-KR"/>
              </w:rPr>
            </w:pPr>
            <w:r>
              <w:rPr>
                <w:lang w:eastAsia="ko-KR"/>
              </w:rPr>
              <w:t>Note:</w:t>
            </w:r>
            <w:r>
              <w:rPr>
                <w:sz w:val="28"/>
                <w:lang w:eastAsia="ko-KR"/>
              </w:rPr>
              <w:tab/>
            </w:r>
            <w:r>
              <w:rPr>
                <w:rFonts w:cs="v4.2.0"/>
                <w:lang w:eastAsia="ko-KR"/>
              </w:rPr>
              <w:t>T</w:t>
            </w:r>
            <w:r>
              <w:rPr>
                <w:rFonts w:cs="v4.2.0"/>
                <w:vertAlign w:val="subscript"/>
                <w:lang w:eastAsia="ko-KR"/>
              </w:rPr>
              <w:t>CSI-RS</w:t>
            </w:r>
            <w:r>
              <w:rPr>
                <w:lang w:eastAsia="ko-KR"/>
              </w:rPr>
              <w:t xml:space="preserve"> is the periodicity of CSI-RS resource in the two sets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0,0</m:t>
                  </m:r>
                </m:sub>
              </m:sSub>
            </m:oMath>
            <w:r>
              <w:rPr>
                <w:lang w:eastAsia="ko-KR"/>
              </w:rPr>
              <w:t xml:space="preserve"> and </w:t>
            </w:r>
            <m:oMath>
              <m:sSub>
                <m:sSubPr>
                  <m:ctrlPr>
                    <w:rPr>
                      <w:rFonts w:ascii="Cambria Math" w:eastAsiaTheme="minorHAnsi" w:hAnsi="Cambria Math" w:cstheme="minorBidi"/>
                      <w:i/>
                      <w:szCs w:val="22"/>
                      <w:lang w:eastAsia="ko-KR"/>
                    </w:rPr>
                  </m:ctrlPr>
                </m:sSubPr>
                <m:e>
                  <m:acc>
                    <m:accPr>
                      <m:chr m:val="̅"/>
                      <m:ctrlPr>
                        <w:rPr>
                          <w:rFonts w:ascii="Cambria Math" w:eastAsiaTheme="minorHAnsi" w:hAnsi="Cambria Math" w:cstheme="minorBidi"/>
                          <w:i/>
                          <w:szCs w:val="22"/>
                          <w:lang w:eastAsia="ko-KR"/>
                        </w:rPr>
                      </m:ctrlPr>
                    </m:accPr>
                    <m:e>
                      <m:r>
                        <w:rPr>
                          <w:rFonts w:ascii="Cambria Math" w:hAnsi="Cambria Math"/>
                          <w:lang w:eastAsia="ko-KR"/>
                        </w:rPr>
                        <m:t>q</m:t>
                      </m:r>
                    </m:e>
                  </m:acc>
                </m:e>
                <m:sub>
                  <m:r>
                    <w:rPr>
                      <w:rFonts w:ascii="Cambria Math" w:hAnsi="Cambria Math"/>
                      <w:lang w:eastAsia="ko-KR"/>
                    </w:rPr>
                    <m:t>0,1</m:t>
                  </m:r>
                </m:sub>
              </m:sSub>
            </m:oMath>
            <w:r>
              <w:rPr>
                <w:lang w:eastAsia="ko-KR"/>
              </w:rPr>
              <w:t>.</w:t>
            </w:r>
            <w:r>
              <w:rPr>
                <w:rFonts w:cs="v4.2.0"/>
                <w:lang w:eastAsia="ko-KR"/>
              </w:rPr>
              <w:t xml:space="preserve"> T</w:t>
            </w:r>
            <w:r>
              <w:rPr>
                <w:rFonts w:cs="v4.2.0"/>
                <w:vertAlign w:val="subscript"/>
                <w:lang w:eastAsia="ko-KR"/>
              </w:rPr>
              <w:t>DRX</w:t>
            </w:r>
            <w:r>
              <w:rPr>
                <w:lang w:eastAsia="ko-KR"/>
              </w:rPr>
              <w:t xml:space="preserve"> is the DRX cycle length.</w:t>
            </w:r>
          </w:p>
        </w:tc>
      </w:tr>
    </w:tbl>
    <w:p w14:paraId="18F3A5D3" w14:textId="77777777" w:rsidR="001B7E59" w:rsidRDefault="001B7E59" w:rsidP="001B7E59">
      <w:pPr>
        <w:rPr>
          <w:rFonts w:asciiTheme="minorHAnsi" w:eastAsiaTheme="minorHAnsi" w:hAnsiTheme="minorHAnsi" w:cstheme="minorBidi"/>
          <w:sz w:val="22"/>
          <w:szCs w:val="22"/>
          <w:lang w:val="en-US" w:eastAsia="zh-CN"/>
        </w:rPr>
      </w:pPr>
    </w:p>
    <w:p w14:paraId="562D5DBA" w14:textId="77777777" w:rsidR="001B7E59" w:rsidRDefault="001B7E59" w:rsidP="001B7E59">
      <w:pPr>
        <w:pStyle w:val="Heading4"/>
        <w:rPr>
          <w:lang w:eastAsia="en-GB"/>
        </w:rPr>
      </w:pPr>
      <w:r>
        <w:rPr>
          <w:rFonts w:eastAsia="?? ??"/>
        </w:rPr>
        <w:t>8.18.3.3</w:t>
      </w:r>
      <w:r>
        <w:rPr>
          <w:rFonts w:eastAsia="?? ??"/>
        </w:rPr>
        <w:tab/>
      </w:r>
      <w:r>
        <w:t>Measurement restrictions for CSI-RS beam failure detection</w:t>
      </w:r>
    </w:p>
    <w:p w14:paraId="25718CC0" w14:textId="77777777" w:rsidR="001B7E59" w:rsidRDefault="001B7E59" w:rsidP="001B7E59">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103175F9" w14:textId="77777777" w:rsidR="001B7E59" w:rsidRDefault="001B7E59" w:rsidP="001B7E59">
      <w:r>
        <w:rPr>
          <w:lang w:eastAsia="zh-CN"/>
        </w:rPr>
        <w:t>The UE is required to be capable of measuring CSI-RS for BFD without measurement gaps. T</w:t>
      </w:r>
      <w:r>
        <w:t>he UE is required to perform the CSI-RS measurements with measurement restrictions as described in the following scenarios.</w:t>
      </w:r>
    </w:p>
    <w:p w14:paraId="54878B3A" w14:textId="77777777" w:rsidR="001B7E59" w:rsidRDefault="001B7E59" w:rsidP="001B7E59">
      <w:r>
        <w:t>For both FR1 and FR2, when the CSI-RS for BFD measurement is in the same OFDM symbol as SSB for RLM, BFD, CBD or L1-RSRP measurement, UE is not required to receive CSI-RS for BFD measurement in the PRBs that overlap with an SSB.</w:t>
      </w:r>
    </w:p>
    <w:p w14:paraId="6EF50BA1" w14:textId="77777777" w:rsidR="001B7E59" w:rsidRDefault="001B7E59" w:rsidP="001B7E59">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49CC1E57" w14:textId="77777777" w:rsidR="001B7E59" w:rsidRDefault="001B7E59" w:rsidP="001B7E59">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36B4DD60" w14:textId="77777777" w:rsidR="001B7E59" w:rsidRDefault="001B7E59" w:rsidP="001B7E59">
      <w:pPr>
        <w:pStyle w:val="B10"/>
      </w:pPr>
      <w:r>
        <w:t>-</w:t>
      </w:r>
      <w:r>
        <w:tab/>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539D89AF" w14:textId="77777777" w:rsidR="001B7E59" w:rsidRDefault="001B7E59" w:rsidP="001B7E59">
      <w:pPr>
        <w:pStyle w:val="B10"/>
        <w:rPr>
          <w:lang w:eastAsia="zh-CN"/>
        </w:rPr>
      </w:pPr>
      <w:r>
        <w:t>-</w:t>
      </w:r>
      <w:r>
        <w:tab/>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14:paraId="5DB7E84C" w14:textId="77777777" w:rsidR="001B7E59" w:rsidRDefault="001B7E59" w:rsidP="001B7E59">
      <w:r>
        <w:t>For FR1, when the CSI-RS for BFD measurement is in the same OFDM symbol as another CSI-RS for RLM, BFD, CBD or L1-RSRP measurement, UE shall be able to measure the CSI-RS for BFD measurement without any restriction.</w:t>
      </w:r>
    </w:p>
    <w:p w14:paraId="735790C2" w14:textId="77777777" w:rsidR="001B7E59" w:rsidRDefault="001B7E59" w:rsidP="001B7E59">
      <w:r>
        <w:t xml:space="preserve">For FR2, when the CSI-RS for BFD measurement </w:t>
      </w:r>
      <w:r>
        <w:rPr>
          <w:rFonts w:eastAsia="Malgun Gothic"/>
          <w:lang w:eastAsia="ja-JP"/>
        </w:rPr>
        <w:t xml:space="preserve">on one CC </w:t>
      </w:r>
      <w:r>
        <w:t>is in the same 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01596AED" w14:textId="14192B50" w:rsidR="001B7E59" w:rsidRDefault="001B7E59" w:rsidP="001B7E59">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E67B0BB" w14:textId="77777777" w:rsidR="001B7E59" w:rsidRDefault="001B7E59" w:rsidP="001B7E59">
      <w:pPr>
        <w:pStyle w:val="B10"/>
      </w:pPr>
      <w:r>
        <w:t>-</w:t>
      </w:r>
      <w:r>
        <w:tab/>
        <w:t>In the following cases, UE is required to measure one of but not both CSI-RS for BFD measurement and the other CSI-RS. Longer measurement period for CSI-RS based BFD measurement is expected, and no requirements are defined.</w:t>
      </w:r>
    </w:p>
    <w:p w14:paraId="4AF3DD56" w14:textId="77777777" w:rsidR="001B7E59" w:rsidRDefault="001B7E59" w:rsidP="001B7E59">
      <w:pPr>
        <w:pStyle w:val="B20"/>
      </w:pPr>
      <w:r>
        <w:t>-</w:t>
      </w:r>
      <w:r>
        <w:tab/>
        <w:t xml:space="preserve">The CSI-RS for BFD measurement or the other CSI-RS in a resource set configured with repetition ON, or </w:t>
      </w:r>
    </w:p>
    <w:p w14:paraId="087F04A9" w14:textId="77777777" w:rsidR="001B7E59" w:rsidRDefault="001B7E59" w:rsidP="001B7E59">
      <w:pPr>
        <w:pStyle w:val="B20"/>
      </w:pPr>
      <w:r>
        <w:t>-</w:t>
      </w:r>
      <w:r>
        <w:tab/>
        <w:t xml:space="preserve">The other CSI-RS is configured in two sets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eastAsiaTheme="minorHAnsi" w:hAnsi="Cambria Math" w:cstheme="minorBidi"/>
                <w:i/>
                <w:sz w:val="22"/>
                <w:szCs w:val="22"/>
              </w:rPr>
            </m:ctrlPr>
          </m:sSubPr>
          <m:e>
            <m:acc>
              <m:accPr>
                <m:chr m:val="̅"/>
                <m:ctrlPr>
                  <w:rPr>
                    <w:rFonts w:ascii="Cambria Math" w:eastAsiaTheme="minorHAnsi" w:hAnsi="Cambria Math" w:cstheme="minorBidi"/>
                    <w:i/>
                    <w:sz w:val="22"/>
                    <w:szCs w:val="22"/>
                  </w:rPr>
                </m:ctrlPr>
              </m:accPr>
              <m:e>
                <m:r>
                  <w:rPr>
                    <w:rFonts w:ascii="Cambria Math" w:hAnsi="Cambria Math"/>
                  </w:rPr>
                  <m:t>q</m:t>
                </m:r>
              </m:e>
            </m:acc>
          </m:e>
          <m:sub>
            <m:r>
              <w:rPr>
                <w:rFonts w:ascii="Cambria Math" w:hAnsi="Cambria Math"/>
              </w:rPr>
              <m:t>1,1</m:t>
            </m:r>
          </m:sub>
        </m:sSub>
      </m:oMath>
      <w:r>
        <w:t xml:space="preserve"> and beam failure is detected, or</w:t>
      </w:r>
    </w:p>
    <w:p w14:paraId="0BE287C3" w14:textId="77777777" w:rsidR="001B7E59" w:rsidRDefault="001B7E59" w:rsidP="001B7E59">
      <w:pPr>
        <w:pStyle w:val="B20"/>
      </w:pPr>
      <w:r>
        <w:t>-</w:t>
      </w:r>
      <w:r>
        <w:tab/>
        <w:t>The two CSI-RS-es are not QCL-ed w.r.t. QCL-TypeD, or the QCL information is not known to UE,</w:t>
      </w:r>
    </w:p>
    <w:p w14:paraId="0C7EF871" w14:textId="77777777" w:rsidR="001B7E59" w:rsidDel="00550252" w:rsidRDefault="001B7E59" w:rsidP="001B7E59">
      <w:pPr>
        <w:pStyle w:val="B10"/>
        <w:rPr>
          <w:del w:id="518" w:author="Nokia" w:date="2023-08-24T22:24:00Z"/>
        </w:rPr>
      </w:pPr>
      <w:r>
        <w:t>-</w:t>
      </w:r>
      <w:r>
        <w:tab/>
        <w:t>Otherwise, UE shall be able to measure the CSI-RS for BFD measurement without any restriction.</w:t>
      </w:r>
    </w:p>
    <w:p w14:paraId="1B1B0B3A" w14:textId="0702B36B" w:rsidR="001B7E59" w:rsidRDefault="001B7E59" w:rsidP="00BB4835">
      <w:pPr>
        <w:pStyle w:val="B10"/>
        <w:rPr>
          <w:ins w:id="519" w:author="Iana Siomina" w:date="2023-08-24T16:07:00Z"/>
        </w:rPr>
      </w:pPr>
    </w:p>
    <w:p w14:paraId="778A6D6F" w14:textId="77777777" w:rsidR="001B7E59" w:rsidRDefault="001B7E59" w:rsidP="001B7E59">
      <w:pPr>
        <w:pStyle w:val="B20"/>
        <w:ind w:left="0" w:firstLine="0"/>
        <w:rPr>
          <w:ins w:id="520" w:author="Iana Siomina" w:date="2023-08-24T16:08:00Z"/>
          <w:lang w:eastAsia="en-GB"/>
        </w:rPr>
      </w:pPr>
      <w:ins w:id="521" w:author="Iana Siomina" w:date="2023-08-24T16:07:00Z">
        <w:r>
          <w:rPr>
            <w:lang w:eastAsia="en-GB"/>
          </w:rPr>
          <w:t>For FR2-1</w:t>
        </w:r>
      </w:ins>
      <w:ins w:id="522" w:author="Nokia" w:date="2023-08-24T22:24:00Z">
        <w:r>
          <w:rPr>
            <w:lang w:eastAsia="en-GB"/>
          </w:rPr>
          <w:t>,</w:t>
        </w:r>
      </w:ins>
      <w:ins w:id="523" w:author="Iana Siomina" w:date="2023-08-24T16:07:00Z">
        <w:r>
          <w:rPr>
            <w:lang w:eastAsia="en-GB"/>
          </w:rPr>
          <w:t xml:space="preserve"> for PCell, there is no </w:t>
        </w:r>
        <w:r w:rsidRPr="00386027">
          <w:rPr>
            <w:lang w:eastAsia="en-GB"/>
          </w:rPr>
          <w:t xml:space="preserve">measurement restriction allowed for UE supporting [TBD - multi-rx capability], </w:t>
        </w:r>
        <w:r>
          <w:rPr>
            <w:lang w:eastAsia="en-GB"/>
          </w:rPr>
          <w:t xml:space="preserve">and the </w:t>
        </w:r>
        <w:r w:rsidRPr="0053283E">
          <w:rPr>
            <w:lang w:eastAsia="en-GB"/>
          </w:rPr>
          <w:t xml:space="preserve">UE is required to measure both </w:t>
        </w:r>
        <w:r>
          <w:rPr>
            <w:lang w:eastAsia="en-GB"/>
          </w:rPr>
          <w:t>the CSI-RS</w:t>
        </w:r>
        <w:r w:rsidRPr="0053283E">
          <w:rPr>
            <w:lang w:eastAsia="en-GB"/>
          </w:rPr>
          <w:t xml:space="preserve"> for </w:t>
        </w:r>
      </w:ins>
      <w:ins w:id="524" w:author="Iana Siomina" w:date="2023-08-24T16:08:00Z">
        <w:r>
          <w:rPr>
            <w:lang w:eastAsia="en-GB"/>
          </w:rPr>
          <w:t>BFD</w:t>
        </w:r>
      </w:ins>
      <w:ins w:id="525" w:author="Iana Siomina" w:date="2023-08-24T16:07:00Z">
        <w:r w:rsidRPr="0053283E">
          <w:rPr>
            <w:lang w:eastAsia="en-GB"/>
          </w:rPr>
          <w:t xml:space="preserve"> and the other CSI-RS</w:t>
        </w:r>
        <w:r>
          <w:rPr>
            <w:lang w:eastAsia="en-GB"/>
          </w:rPr>
          <w:t xml:space="preserve"> </w:t>
        </w:r>
        <w:r w:rsidRPr="00DC174B">
          <w:rPr>
            <w:lang w:eastAsia="en-GB"/>
          </w:rPr>
          <w:t>for RLM, BFD, CBD or L1-RSRP measurement</w:t>
        </w:r>
        <w:r>
          <w:rPr>
            <w:lang w:eastAsia="en-GB"/>
          </w:rPr>
          <w:t>,</w:t>
        </w:r>
        <w:r w:rsidRPr="00386027">
          <w:rPr>
            <w:lang w:eastAsia="en-GB"/>
          </w:rPr>
          <w:t xml:space="preserve"> </w:t>
        </w:r>
        <w:r>
          <w:rPr>
            <w:lang w:eastAsia="en-GB"/>
          </w:rPr>
          <w:t>provided</w:t>
        </w:r>
        <w:r w:rsidRPr="00386027">
          <w:rPr>
            <w:lang w:eastAsia="en-GB"/>
          </w:rPr>
          <w:t xml:space="preserve"> the following conditions are met:</w:t>
        </w:r>
      </w:ins>
      <w:ins w:id="526" w:author="Nokia" w:date="2023-08-24T22:24:00Z">
        <w:r>
          <w:rPr>
            <w:lang w:eastAsia="en-GB"/>
          </w:rPr>
          <w:t xml:space="preserve"> </w:t>
        </w:r>
      </w:ins>
    </w:p>
    <w:p w14:paraId="5270119B" w14:textId="390C9B0C" w:rsidR="00FE6949" w:rsidRDefault="00FE6949" w:rsidP="00EF3FD7">
      <w:pPr>
        <w:pStyle w:val="B20"/>
        <w:numPr>
          <w:ilvl w:val="0"/>
          <w:numId w:val="29"/>
        </w:numPr>
        <w:rPr>
          <w:ins w:id="527" w:author="Iana Siomina" w:date="2023-09-26T19:10:00Z"/>
        </w:rPr>
      </w:pPr>
      <w:ins w:id="528" w:author="Iana Siomina" w:date="2023-09-26T19:10:00Z">
        <w:r w:rsidRPr="0088267A">
          <w:rPr>
            <w:highlight w:val="yellow"/>
          </w:rPr>
          <w:t xml:space="preserve">The CSI-RS for </w:t>
        </w:r>
      </w:ins>
      <w:ins w:id="529" w:author="Iana Siomina" w:date="2023-09-26T19:12:00Z">
        <w:r w:rsidR="00A511FE">
          <w:rPr>
            <w:highlight w:val="yellow"/>
          </w:rPr>
          <w:t>BFD</w:t>
        </w:r>
      </w:ins>
      <w:ins w:id="530" w:author="Iana Siomina" w:date="2023-09-26T19:10:00Z">
        <w:r w:rsidRPr="0088267A">
          <w:rPr>
            <w:highlight w:val="yellow"/>
          </w:rPr>
          <w:t xml:space="preserve"> and the other CSI-RS in the same OFDM symbol are configured with different QCL-TypeD in the PCell and each associated with one of the configured dual active TCI states, while meeting the requirements in clause</w:t>
        </w:r>
        <w:r>
          <w:rPr>
            <w:highlight w:val="yellow"/>
          </w:rPr>
          <w:t xml:space="preserve"> 8.10D</w:t>
        </w:r>
      </w:ins>
      <w:ins w:id="531" w:author="Iana Siomina" w:date="2023-09-26T19:11:00Z">
        <w:r w:rsidR="00EF3FD7">
          <w:t>.</w:t>
        </w:r>
      </w:ins>
    </w:p>
    <w:p w14:paraId="14953277" w14:textId="7F70F1B8" w:rsidR="001B7E59" w:rsidRDefault="001B7E59" w:rsidP="009E38BB">
      <w:pPr>
        <w:pStyle w:val="B20"/>
        <w:numPr>
          <w:ilvl w:val="0"/>
          <w:numId w:val="29"/>
        </w:numPr>
        <w:rPr>
          <w:ins w:id="532" w:author="Nokia" w:date="2023-08-24T12:26:00Z"/>
        </w:rPr>
      </w:pPr>
      <w:ins w:id="533" w:author="Iana Siomina" w:date="2023-08-24T16:08:00Z">
        <w:r>
          <w:rPr>
            <w:lang w:eastAsia="en-GB"/>
          </w:rPr>
          <w:t>[</w:t>
        </w:r>
      </w:ins>
      <w:ins w:id="534" w:author="Iana Siomina" w:date="2023-09-26T19:10:00Z">
        <w:r w:rsidR="00FE6949" w:rsidRPr="00EF3FD7">
          <w:rPr>
            <w:highlight w:val="yellow"/>
            <w:lang w:eastAsia="en-GB"/>
          </w:rPr>
          <w:t>other</w:t>
        </w:r>
        <w:r w:rsidR="00FE6949">
          <w:rPr>
            <w:lang w:eastAsia="en-GB"/>
          </w:rPr>
          <w:t xml:space="preserve"> </w:t>
        </w:r>
      </w:ins>
      <w:ins w:id="535" w:author="Iana Siomina" w:date="2023-08-24T16:08:00Z">
        <w:r>
          <w:rPr>
            <w:lang w:eastAsia="en-GB"/>
          </w:rPr>
          <w:t>conditions are FFS]</w:t>
        </w:r>
      </w:ins>
    </w:p>
    <w:p w14:paraId="3ABDAB84" w14:textId="77777777" w:rsidR="001B7E59" w:rsidRDefault="001B7E59" w:rsidP="001B7E59">
      <w:r>
        <w:t xml:space="preserve">When two CSI-RSs for BFD measurements are from </w:t>
      </w:r>
      <w:r>
        <w:rPr>
          <w:rFonts w:eastAsia="SimSun"/>
        </w:rPr>
        <w:t xml:space="preserve">different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UE shall be able to perform measure both CSI-RSs for BFD measurements.</w:t>
      </w:r>
    </w:p>
    <w:p w14:paraId="53658839" w14:textId="77777777" w:rsidR="001B7E59" w:rsidRPr="00A11BDB" w:rsidRDefault="001B7E59" w:rsidP="001B7E59">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32C3D050" w14:textId="77777777" w:rsidR="001B7E59" w:rsidRDefault="001B7E59" w:rsidP="001B7E59">
      <w:pPr>
        <w:rPr>
          <w:lang w:eastAsia="zh-CN"/>
        </w:rPr>
      </w:pPr>
    </w:p>
    <w:p w14:paraId="523B3BEC" w14:textId="77777777" w:rsidR="001B7E59" w:rsidRDefault="001B7E59" w:rsidP="001B7E59">
      <w:pPr>
        <w:pStyle w:val="Heading3"/>
        <w:rPr>
          <w:rFonts w:eastAsia="SimSun"/>
        </w:rPr>
      </w:pPr>
      <w:r>
        <w:rPr>
          <w:rFonts w:eastAsia="SimSun"/>
        </w:rPr>
        <w:t>8.18.5</w:t>
      </w:r>
      <w:r>
        <w:rPr>
          <w:rFonts w:eastAsia="SimSun"/>
        </w:rPr>
        <w:tab/>
        <w:t>Requirements for SSB based candidate beam detection</w:t>
      </w:r>
    </w:p>
    <w:p w14:paraId="4576AA8B" w14:textId="77777777" w:rsidR="001B7E59" w:rsidRDefault="001B7E59" w:rsidP="001B7E59">
      <w:pPr>
        <w:pStyle w:val="Heading4"/>
        <w:rPr>
          <w:rFonts w:eastAsia="SimSun"/>
        </w:rPr>
      </w:pPr>
      <w:r>
        <w:rPr>
          <w:rFonts w:eastAsia="?? ??"/>
        </w:rPr>
        <w:t>8.18.5.1</w:t>
      </w:r>
      <w:r>
        <w:rPr>
          <w:rFonts w:eastAsia="?? ??"/>
        </w:rPr>
        <w:tab/>
      </w:r>
      <w:r>
        <w:rPr>
          <w:rFonts w:eastAsia="SimSun"/>
        </w:rPr>
        <w:t>Introduction</w:t>
      </w:r>
    </w:p>
    <w:p w14:paraId="74798038" w14:textId="77777777" w:rsidR="001B7E59" w:rsidRDefault="001B7E59" w:rsidP="001B7E59">
      <w:pPr>
        <w:rPr>
          <w:rFonts w:eastAsia="SimSun"/>
        </w:rPr>
      </w:pPr>
      <w:r>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configured for a serving cell, provided that the SSBs configured for candidate </w:t>
      </w:r>
      <w:r>
        <w:rPr>
          <w:rFonts w:eastAsia="SimSun" w:cs="v5.0.0"/>
        </w:rPr>
        <w:t>beam detection (CBD)</w:t>
      </w:r>
      <w:r>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Pr>
          <w:lang w:eastAsia="zh-CN"/>
        </w:rPr>
        <w:t>associated</w:t>
      </w:r>
      <w:r>
        <w:rPr>
          <w:lang w:val="en-US" w:eastAsia="zh-CN"/>
        </w:rPr>
        <w:t xml:space="preserve"> </w:t>
      </w:r>
      <w:r>
        <w:rPr>
          <w:lang w:eastAsia="zh-CN"/>
        </w:rPr>
        <w:t>with an additional PCI other than serving PCI.</w:t>
      </w:r>
    </w:p>
    <w:p w14:paraId="7438C97E" w14:textId="77777777" w:rsidR="001B7E59" w:rsidRDefault="001B7E59" w:rsidP="001B7E59">
      <w:pPr>
        <w:pStyle w:val="Heading4"/>
        <w:rPr>
          <w:rFonts w:eastAsia="SimSun"/>
        </w:rPr>
      </w:pPr>
      <w:r>
        <w:rPr>
          <w:rFonts w:eastAsia="?? ??"/>
        </w:rPr>
        <w:t>8.18.5.2</w:t>
      </w:r>
      <w:r>
        <w:rPr>
          <w:rFonts w:eastAsia="?? ??"/>
        </w:rPr>
        <w:tab/>
      </w:r>
      <w:r>
        <w:rPr>
          <w:rFonts w:eastAsia="SimSun"/>
        </w:rPr>
        <w:t>Minimum requirement</w:t>
      </w:r>
    </w:p>
    <w:p w14:paraId="4196EF5E" w14:textId="77777777" w:rsidR="001B7E59" w:rsidRDefault="001B7E59" w:rsidP="001B7E59">
      <w:pPr>
        <w:rPr>
          <w:rFonts w:eastAsia="?? ??"/>
        </w:rPr>
      </w:pPr>
      <w:r>
        <w:rPr>
          <w:rFonts w:eastAsia="?? ??"/>
        </w:rPr>
        <w:t xml:space="preserve">Upon request the UE shall be able to evaluate whether the L1-RSRP measured on the configured SSB </w:t>
      </w:r>
      <w:r>
        <w:rPr>
          <w:rFonts w:eastAsia="SimSun" w:cs="Arial"/>
        </w:rPr>
        <w:t xml:space="preserve">resource in </w:t>
      </w:r>
      <w:r>
        <w:rPr>
          <w:rFonts w:eastAsia="SimSun"/>
        </w:rPr>
        <w:t xml:space="preserve">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,estimated </w:t>
      </w:r>
      <w:r>
        <w:rPr>
          <w:rFonts w:eastAsia="?? ??"/>
        </w:rPr>
        <w:t xml:space="preserve">over the last </w:t>
      </w:r>
      <w:r>
        <w:rPr>
          <w:rFonts w:eastAsia="SimSun"/>
        </w:rPr>
        <w:t>T</w:t>
      </w:r>
      <w:r>
        <w:rPr>
          <w:rFonts w:eastAsia="SimSun"/>
          <w:vertAlign w:val="subscript"/>
        </w:rPr>
        <w:t>Evaluate_CBD_SSB</w:t>
      </w:r>
      <w:r>
        <w:rPr>
          <w:rFonts w:eastAsia="?? ??"/>
        </w:rPr>
        <w:t xml:space="preserve"> ms period</w:t>
      </w:r>
      <w:r>
        <w:rPr>
          <w:rFonts w:eastAsia="SimSun"/>
        </w:rP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rFonts w:eastAsia="SimSun"/>
          <w:lang w:val="en-US"/>
        </w:rPr>
        <w:t>Ês/Iot</w:t>
      </w:r>
      <w:r>
        <w:rPr>
          <w:rFonts w:eastAsia="SimSun"/>
        </w:rPr>
        <w:t xml:space="preserve"> are according to Annex Table B.2.4.1 for a corresponding band</w:t>
      </w:r>
      <w:r>
        <w:rPr>
          <w:rFonts w:eastAsia="?? ??"/>
        </w:rPr>
        <w:t>.</w:t>
      </w:r>
    </w:p>
    <w:p w14:paraId="5669C815" w14:textId="77777777" w:rsidR="001B7E59" w:rsidRDefault="001B7E59" w:rsidP="001B7E59">
      <w:pPr>
        <w:rPr>
          <w:rFonts w:eastAsia="SimSun" w:cs="v4.2.0"/>
        </w:rPr>
      </w:pPr>
      <w:r>
        <w:rPr>
          <w:rFonts w:eastAsia="SimSun" w:cs="v4.2.0"/>
        </w:rPr>
        <w:t xml:space="preserve">The UE shall monitor the configured SSB resources using the evaluation period in table 8.18.5.2-1 and 8.18.5.2-2 corresponding to the non-DRX mode, if the configured DRX cycle </w:t>
      </w:r>
      <w:r>
        <w:rPr>
          <w:rFonts w:ascii="Arial" w:eastAsia="SimSun" w:hAnsi="Arial" w:cs="Arial" w:hint="eastAsia"/>
          <w:sz w:val="18"/>
        </w:rPr>
        <w:t>≤</w:t>
      </w:r>
      <w:r>
        <w:rPr>
          <w:rFonts w:eastAsia="SimSun" w:cs="v4.2.0"/>
        </w:rPr>
        <w:t xml:space="preserve"> 320ms.</w:t>
      </w:r>
    </w:p>
    <w:p w14:paraId="332DACCA" w14:textId="77777777" w:rsidR="001B7E59" w:rsidRDefault="001B7E59" w:rsidP="001B7E59">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8.18.5.2-1 for FR1.</w:t>
      </w:r>
    </w:p>
    <w:p w14:paraId="7A4A8F15" w14:textId="77777777" w:rsidR="001B7E59" w:rsidRDefault="001B7E59" w:rsidP="001B7E59">
      <w:pPr>
        <w:rPr>
          <w:ins w:id="536" w:author="Iana Siomina" w:date="2023-08-24T11:48:00Z"/>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w:t>
      </w:r>
      <w:ins w:id="537" w:author="Iana Siomina" w:date="2023-08-24T11:48:00Z">
        <w:r>
          <w:rPr>
            <w:rFonts w:eastAsia="?? ??"/>
          </w:rPr>
          <w:t>N, where</w:t>
        </w:r>
      </w:ins>
    </w:p>
    <w:p w14:paraId="19600055" w14:textId="77777777" w:rsidR="001B7E59" w:rsidRDefault="001B7E59">
      <w:pPr>
        <w:ind w:left="567"/>
        <w:rPr>
          <w:ins w:id="538" w:author="Iana Siomina" w:date="2023-08-24T11:48:00Z"/>
          <w:rFonts w:eastAsia="?? ??"/>
        </w:rPr>
        <w:pPrChange w:id="539" w:author="Iana Siomina" w:date="2023-08-24T11:50:00Z">
          <w:pPr/>
        </w:pPrChange>
      </w:pPr>
      <w:ins w:id="540" w:author="00071046" w:date="2023-08-23T21:43:00Z">
        <w:r>
          <w:rPr>
            <w:rFonts w:eastAsia="?? ??"/>
          </w:rPr>
          <w:t xml:space="preserve">N = [TBD] </w:t>
        </w:r>
      </w:ins>
      <w:ins w:id="541" w:author="Iana Siomina" w:date="2023-08-24T11:48:00Z">
        <w:r>
          <w:rPr>
            <w:rFonts w:eastAsia="?? ??"/>
          </w:rPr>
          <w:t xml:space="preserve">for PCell in FR2-1 </w:t>
        </w:r>
      </w:ins>
      <w:ins w:id="542" w:author="00071046" w:date="2023-08-23T21:43:00Z">
        <w:r>
          <w:rPr>
            <w:rFonts w:eastAsia="?? ??"/>
          </w:rPr>
          <w:t xml:space="preserve">if the UE supports </w:t>
        </w:r>
      </w:ins>
      <w:ins w:id="543" w:author="Iana Siomina" w:date="2023-08-24T11:49:00Z">
        <w:r>
          <w:rPr>
            <w:rFonts w:eastAsia="?? ??"/>
          </w:rPr>
          <w:t>[</w:t>
        </w:r>
      </w:ins>
      <w:ins w:id="544" w:author="00071046" w:date="2023-08-23T21:43:00Z">
        <w:r>
          <w:rPr>
            <w:rFonts w:eastAsia="?? ??"/>
          </w:rPr>
          <w:t>fast beam sweeping capability</w:t>
        </w:r>
      </w:ins>
      <w:ins w:id="545" w:author="Iana Siomina" w:date="2023-08-24T11:49:00Z">
        <w:r>
          <w:rPr>
            <w:rFonts w:eastAsia="?? ??"/>
          </w:rPr>
          <w:t>]</w:t>
        </w:r>
      </w:ins>
      <w:ins w:id="546" w:author="00071046" w:date="2023-08-23T21:43:00Z">
        <w:r>
          <w:rPr>
            <w:rFonts w:eastAsia="?? ??"/>
          </w:rPr>
          <w:t xml:space="preserve">, </w:t>
        </w:r>
      </w:ins>
      <w:ins w:id="547" w:author="Iana Siomina" w:date="2023-08-24T11:49:00Z">
        <w:r>
          <w:rPr>
            <w:rFonts w:eastAsia="?? ??"/>
          </w:rPr>
          <w:t>and</w:t>
        </w:r>
      </w:ins>
    </w:p>
    <w:p w14:paraId="12F97F58" w14:textId="77777777" w:rsidR="001B7E59" w:rsidRDefault="001B7E59">
      <w:pPr>
        <w:ind w:left="567"/>
        <w:rPr>
          <w:rFonts w:eastAsia="?? ??"/>
        </w:rPr>
        <w:pPrChange w:id="548" w:author="Iana Siomina" w:date="2023-08-24T11:50:00Z">
          <w:pPr/>
        </w:pPrChange>
      </w:pPr>
      <w:r>
        <w:rPr>
          <w:rFonts w:eastAsia="?? ??"/>
        </w:rPr>
        <w:t>N=8</w:t>
      </w:r>
      <w:ins w:id="549" w:author="Iana Siomina" w:date="2023-08-24T11:48:00Z">
        <w:r>
          <w:rPr>
            <w:rFonts w:eastAsia="?? ??"/>
          </w:rPr>
          <w:t xml:space="preserve"> for other cases in FR2</w:t>
        </w:r>
      </w:ins>
      <w:r>
        <w:rPr>
          <w:rFonts w:eastAsia="?? ??"/>
        </w:rPr>
        <w:t>.</w:t>
      </w:r>
    </w:p>
    <w:p w14:paraId="08970ADE" w14:textId="77777777" w:rsidR="001B7E59" w:rsidRDefault="001B7E59" w:rsidP="001B7E59">
      <w:pPr>
        <w:rPr>
          <w:rFonts w:eastAsia="?? ??"/>
        </w:rPr>
      </w:pPr>
      <w:r>
        <w:rPr>
          <w:rFonts w:eastAsia="?? ??"/>
        </w:rPr>
        <w:t>For FR1,</w:t>
      </w:r>
    </w:p>
    <w:p w14:paraId="2588AD75"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07732DEF" w14:textId="77777777" w:rsidR="001B7E59" w:rsidRDefault="001B7E59" w:rsidP="001B7E59">
      <w:pPr>
        <w:pStyle w:val="B10"/>
      </w:pPr>
      <w:r>
        <w:t>-</w:t>
      </w:r>
      <w:r>
        <w:tab/>
        <w:t>P = 1 when in the monitored cell there are no measurement gaps overlapping with any occasion of the SSB.</w:t>
      </w:r>
    </w:p>
    <w:p w14:paraId="68B5E7CA" w14:textId="77777777" w:rsidR="001B7E59" w:rsidRDefault="001B7E59" w:rsidP="001B7E59">
      <w:pPr>
        <w:rPr>
          <w:rFonts w:eastAsia="?? ??"/>
        </w:rPr>
      </w:pPr>
      <w:r>
        <w:rPr>
          <w:rFonts w:eastAsia="?? ??"/>
        </w:rPr>
        <w:t>For FR2,</w:t>
      </w:r>
    </w:p>
    <w:p w14:paraId="258A128A"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14:paraId="3CF61006" w14:textId="77777777" w:rsidR="001B7E59" w:rsidRDefault="001B7E59" w:rsidP="001B7E59">
      <w:pPr>
        <w:pStyle w:val="B10"/>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14:paraId="46D1927E"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14:paraId="70EDBD38" w14:textId="77777777" w:rsidR="001B7E59" w:rsidRDefault="001B7E59" w:rsidP="001B7E59">
      <w:pPr>
        <w:pStyle w:val="B20"/>
      </w:pPr>
      <w:r>
        <w:t>-</w:t>
      </w:r>
      <w:r>
        <w:tab/>
        <w:t>T</w:t>
      </w:r>
      <w:r>
        <w:rPr>
          <w:vertAlign w:val="subscript"/>
        </w:rPr>
        <w:t>SMTCperiod</w:t>
      </w:r>
      <w:r>
        <w:t xml:space="preserve"> </w:t>
      </w:r>
      <w:r>
        <w:rPr>
          <w:rFonts w:hint="eastAsia"/>
        </w:rPr>
        <w:t>≠</w:t>
      </w:r>
      <w:r>
        <w:t xml:space="preserve"> MGRP or</w:t>
      </w:r>
    </w:p>
    <w:p w14:paraId="6B80F830" w14:textId="77777777" w:rsidR="001B7E59" w:rsidRDefault="001B7E59" w:rsidP="001B7E59">
      <w:pPr>
        <w:pStyle w:val="B20"/>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14:paraId="4DBE4A8A"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183E68C7"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2D464933"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14:paraId="7C72F820" w14:textId="77777777" w:rsidR="001B7E59" w:rsidRDefault="001B7E59" w:rsidP="001B7E59">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is</w:t>
      </w:r>
    </w:p>
    <w:p w14:paraId="61A5D238" w14:textId="77777777" w:rsidR="001B7E59" w:rsidRDefault="001B7E59" w:rsidP="001B7E59">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317E8C15" w14:textId="77777777" w:rsidR="001B7E59" w:rsidRDefault="001B7E59" w:rsidP="001B7E59">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5ED0BE05" w14:textId="77777777" w:rsidR="001B7E59" w:rsidRDefault="001B7E59" w:rsidP="001B7E59">
      <w:pPr>
        <w:pStyle w:val="B10"/>
        <w:rPr>
          <w:rFonts w:eastAsia="Malgun Gothic"/>
          <w:lang w:val="en-US"/>
        </w:rPr>
      </w:pPr>
      <w:r>
        <w:t>-</w:t>
      </w:r>
      <w:r>
        <w:tab/>
        <w:t>P</w:t>
      </w:r>
      <w:r>
        <w:rPr>
          <w:vertAlign w:val="subscript"/>
        </w:rPr>
        <w:t xml:space="preserve">sharing factor </w:t>
      </w:r>
      <w:r>
        <w:rPr>
          <w:rFonts w:eastAsia="Malgun Gothic"/>
          <w:lang w:val="en-US"/>
        </w:rPr>
        <w:t>= 3, otherwise.</w:t>
      </w:r>
    </w:p>
    <w:p w14:paraId="0916AF18" w14:textId="77777777" w:rsidR="001B7E59" w:rsidRDefault="001B7E59" w:rsidP="001B7E59">
      <w:pPr>
        <w:rPr>
          <w:rFonts w:eastAsia="Malgun Gothic"/>
          <w:lang w:val="en-US"/>
        </w:rPr>
      </w:pPr>
      <w:r>
        <w:t xml:space="preserve">where, </w:t>
      </w:r>
    </w:p>
    <w:p w14:paraId="4647E710" w14:textId="77777777" w:rsidR="001B7E59" w:rsidRDefault="001B7E59" w:rsidP="001B7E59">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 </w:t>
      </w:r>
    </w:p>
    <w:p w14:paraId="4F782542" w14:textId="77777777" w:rsidR="001B7E59" w:rsidRDefault="001B7E59" w:rsidP="001B7E59">
      <w:r>
        <w:t>Longer evaluation period would be expected if the combination of the CBD-RS resource, SMTC occasion and measurement gap configurations does not meet pervious conditions.</w:t>
      </w:r>
    </w:p>
    <w:p w14:paraId="4F3A23A7" w14:textId="77777777" w:rsidR="001B7E59" w:rsidRDefault="001B7E59" w:rsidP="001B7E59">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04768CDF" w14:textId="77777777" w:rsidR="001B7E59" w:rsidRDefault="001B7E59" w:rsidP="001B7E59">
      <w:r>
        <w:t>For either an FR1 or FR2 serving cell, longer CBD evaluation period would be expected during the period T</w:t>
      </w:r>
      <w:r>
        <w:rPr>
          <w:vertAlign w:val="subscript"/>
        </w:rPr>
        <w:t>identify_CGI,E-UTRAN</w:t>
      </w:r>
      <w:r>
        <w:t xml:space="preserve"> when the UE is requested to decode an LTE CGI.</w:t>
      </w:r>
    </w:p>
    <w:p w14:paraId="5306FA43" w14:textId="77777777" w:rsidR="001B7E59" w:rsidRDefault="001B7E59" w:rsidP="001B7E59">
      <w:pPr>
        <w:rPr>
          <w:rFonts w:eastAsia="?? ??"/>
        </w:rPr>
      </w:pPr>
      <w:r>
        <w:rPr>
          <w:rFonts w:eastAsia="SimSun"/>
        </w:rPr>
        <w:t>T</w:t>
      </w:r>
      <w:r>
        <w:rPr>
          <w:rFonts w:eastAsia="?? ??"/>
        </w:rPr>
        <w:t>he values of P</w:t>
      </w:r>
      <w:r>
        <w:rPr>
          <w:rFonts w:eastAsia="?? ??"/>
          <w:vertAlign w:val="subscript"/>
        </w:rPr>
        <w:t>CBD</w:t>
      </w:r>
      <w:r>
        <w:rPr>
          <w:rFonts w:eastAsia="?? ??"/>
        </w:rPr>
        <w:t xml:space="preserve"> used in Table 8.18.5.2-1 and Table 8.18.5.2-2 are defined as</w:t>
      </w:r>
    </w:p>
    <w:p w14:paraId="4DBBBF78" w14:textId="77777777" w:rsidR="001B7E59" w:rsidRDefault="001B7E59" w:rsidP="001B7E59">
      <w:pPr>
        <w:pStyle w:val="B10"/>
        <w:rPr>
          <w:rFonts w:eastAsia="SimSun"/>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PCell or PSCell in EN-DC or NE-DC or SA; or PCell in NR-DC</w:t>
      </w:r>
    </w:p>
    <w:p w14:paraId="36AD4459"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 1.</w:t>
      </w:r>
    </w:p>
    <w:p w14:paraId="3023D76F" w14:textId="77777777" w:rsidR="001B7E59" w:rsidRDefault="001B7E59" w:rsidP="001B7E59">
      <w:pPr>
        <w:rPr>
          <w:rFonts w:eastAsia="SimSun"/>
        </w:rPr>
      </w:pPr>
      <w:r>
        <w:rPr>
          <w:rFonts w:eastAsia="SimSun"/>
        </w:rPr>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w:t>
      </w:r>
    </w:p>
    <w:p w14:paraId="6A0C93A4" w14:textId="77777777" w:rsidR="001B7E59" w:rsidRDefault="001B7E59" w:rsidP="001B7E59">
      <w:pPr>
        <w:pStyle w:val="B20"/>
        <w:rPr>
          <w:rFonts w:eastAsia="SimSun"/>
        </w:rPr>
      </w:pPr>
      <w:r>
        <w:rPr>
          <w:rFonts w:eastAsia="SimSun"/>
        </w:rPr>
        <w:t>-</w:t>
      </w:r>
      <w:r>
        <w:rPr>
          <w:rFonts w:eastAsia="SimSun"/>
        </w:rPr>
        <w:tab/>
        <w:t xml:space="preserve"> </w:t>
      </w:r>
      <w:r>
        <w:rPr>
          <w:rFonts w:eastAsia="?? ??"/>
        </w:rPr>
        <w:t>P</w:t>
      </w:r>
      <w:r>
        <w:rPr>
          <w:rFonts w:eastAsia="?? ??"/>
          <w:vertAlign w:val="subscript"/>
        </w:rPr>
        <w:t>CBD</w:t>
      </w:r>
      <w:r>
        <w:rPr>
          <w:rFonts w:eastAsia="SimSun"/>
        </w:rPr>
        <w:t xml:space="preserve"> = 2 if UE is configured for candidate beam detection on SCell, 1 otherwise.</w:t>
      </w:r>
    </w:p>
    <w:p w14:paraId="7F88DE01" w14:textId="77777777" w:rsidR="001B7E59" w:rsidRDefault="001B7E59" w:rsidP="001B7E59">
      <w:pPr>
        <w:pStyle w:val="B10"/>
        <w:rPr>
          <w:rFonts w:eastAsia="SimSun"/>
        </w:rPr>
      </w:pPr>
      <w:r>
        <w:rPr>
          <w:rFonts w:eastAsia="SimSun"/>
        </w:rPr>
        <w:tab/>
        <w:t xml:space="preserve">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p>
    <w:p w14:paraId="40B9CDFD" w14:textId="77777777" w:rsidR="001B7E59" w:rsidRDefault="001B7E59" w:rsidP="001B7E59">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Z in EN-DC or NE-DC or SA.</w:t>
      </w:r>
    </w:p>
    <w:p w14:paraId="3320460B" w14:textId="77777777" w:rsidR="001B7E59" w:rsidRDefault="001B7E59" w:rsidP="001B7E59">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2* Z in NR-DC.</w:t>
      </w:r>
    </w:p>
    <w:p w14:paraId="782BD362" w14:textId="77777777" w:rsidR="001B7E59" w:rsidRDefault="001B7E59" w:rsidP="001B7E59">
      <w:pPr>
        <w:pStyle w:val="B20"/>
        <w:rPr>
          <w:rFonts w:eastAsia="SimSun"/>
        </w:rPr>
      </w:pPr>
      <w:r>
        <w:rPr>
          <w:rFonts w:eastAsia="SimSun"/>
        </w:rPr>
        <w:tab/>
        <w:t xml:space="preserve">Where Z is the number of band(s) on which UE is performing </w:t>
      </w:r>
      <w:r>
        <w:rPr>
          <w:rFonts w:eastAsia="SimSun" w:cs="v5.0.0"/>
        </w:rPr>
        <w:t>beam failure detection</w:t>
      </w:r>
      <w:r>
        <w:rPr>
          <w:rFonts w:eastAsia="SimSun"/>
        </w:rPr>
        <w:t xml:space="preserve"> only for SCell</w:t>
      </w:r>
    </w:p>
    <w:p w14:paraId="44594A11"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is the number of band(s) on which UE is performing </w:t>
      </w:r>
      <w:r>
        <w:rPr>
          <w:rFonts w:eastAsia="SimSun" w:cs="v5.0.0"/>
        </w:rPr>
        <w:t>candidate beam detection</w:t>
      </w:r>
      <w:r>
        <w:rPr>
          <w:rFonts w:eastAsia="SimSun"/>
        </w:rPr>
        <w:t xml:space="preserve"> only for SCell.</w:t>
      </w:r>
    </w:p>
    <w:p w14:paraId="307B4492" w14:textId="77777777" w:rsidR="001B7E59" w:rsidRDefault="001B7E59" w:rsidP="001B7E59">
      <w:pPr>
        <w:rPr>
          <w:rFonts w:eastAsia="SimSun"/>
          <w:lang w:val="fr-FR"/>
        </w:rPr>
      </w:pPr>
      <w:r>
        <w:rPr>
          <w:rFonts w:eastAsia="SimSun"/>
          <w:lang w:val="fr-FR"/>
        </w:rPr>
        <w:t>The values of P</w:t>
      </w:r>
      <w:r>
        <w:rPr>
          <w:rFonts w:eastAsia="SimSun"/>
          <w:vertAlign w:val="subscript"/>
          <w:lang w:val="fr-FR"/>
        </w:rPr>
        <w:t xml:space="preserve">TRP </w:t>
      </w:r>
      <w:r>
        <w:rPr>
          <w:rFonts w:eastAsia="SimSun"/>
          <w:lang w:val="fr-FR"/>
        </w:rPr>
        <w:t>defined in table 8.18.5.2-2 is defined as 2, if SSB/</w:t>
      </w:r>
      <w:r>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Pr>
          <w:rFonts w:eastAsia="SimSun"/>
          <w:lang w:val="fr-FR"/>
        </w:rPr>
        <w:t xml:space="preserve"> are overlapped, else it is 1.</w:t>
      </w:r>
    </w:p>
    <w:p w14:paraId="04025914" w14:textId="77777777" w:rsidR="001B7E59" w:rsidRDefault="001B7E59" w:rsidP="001B7E59">
      <w:pPr>
        <w:rPr>
          <w:rFonts w:eastAsia="SimSun"/>
        </w:rPr>
      </w:pPr>
    </w:p>
    <w:p w14:paraId="6920050B" w14:textId="77777777" w:rsidR="001B7E59" w:rsidRDefault="001B7E59" w:rsidP="001B7E59">
      <w:pPr>
        <w:keepNext/>
        <w:keepLines/>
        <w:spacing w:before="60"/>
        <w:jc w:val="center"/>
        <w:rPr>
          <w:rFonts w:ascii="Arial" w:eastAsia="SimSun" w:hAnsi="Arial"/>
          <w:b/>
        </w:rPr>
      </w:pPr>
      <w:r>
        <w:rPr>
          <w:rFonts w:ascii="Arial" w:eastAsia="SimSun" w:hAnsi="Arial"/>
          <w:b/>
        </w:rPr>
        <w:t>Table 8.18.5.2-1: Evaluation period T</w:t>
      </w:r>
      <w:r>
        <w:rPr>
          <w:rFonts w:ascii="Arial" w:eastAsia="SimSun" w:hAnsi="Arial"/>
          <w:b/>
          <w:vertAlign w:val="subscript"/>
        </w:rPr>
        <w:t>Evaluate_CBD_SSB</w:t>
      </w:r>
      <w:r>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3CB88B03" w14:textId="77777777" w:rsidTr="008A0941">
        <w:trPr>
          <w:jc w:val="center"/>
        </w:trPr>
        <w:tc>
          <w:tcPr>
            <w:tcW w:w="2035" w:type="dxa"/>
            <w:shd w:val="clear" w:color="auto" w:fill="auto"/>
          </w:tcPr>
          <w:p w14:paraId="0C6E5A5B"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Configuration</w:t>
            </w:r>
          </w:p>
        </w:tc>
        <w:tc>
          <w:tcPr>
            <w:tcW w:w="4582" w:type="dxa"/>
            <w:shd w:val="clear" w:color="auto" w:fill="auto"/>
          </w:tcPr>
          <w:p w14:paraId="008D02FE"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Evaluate_CBD_SSB</w:t>
            </w:r>
            <w:r>
              <w:rPr>
                <w:rFonts w:ascii="Arial" w:eastAsia="SimSun" w:hAnsi="Arial"/>
                <w:b/>
                <w:sz w:val="18"/>
              </w:rPr>
              <w:t xml:space="preserve"> (ms) </w:t>
            </w:r>
          </w:p>
        </w:tc>
      </w:tr>
      <w:tr w:rsidR="001B7E59" w:rsidRPr="0012255F" w14:paraId="16C0F075" w14:textId="77777777" w:rsidTr="008A0941">
        <w:trPr>
          <w:jc w:val="center"/>
        </w:trPr>
        <w:tc>
          <w:tcPr>
            <w:tcW w:w="2035" w:type="dxa"/>
            <w:shd w:val="clear" w:color="auto" w:fill="auto"/>
          </w:tcPr>
          <w:p w14:paraId="0EB9C989" w14:textId="77777777" w:rsidR="001B7E59" w:rsidRDefault="001B7E59" w:rsidP="008A0941">
            <w:pPr>
              <w:keepNext/>
              <w:keepLines/>
              <w:spacing w:after="0"/>
              <w:jc w:val="center"/>
              <w:rPr>
                <w:rFonts w:ascii="Arial" w:eastAsia="SimSun" w:hAnsi="Arial"/>
                <w:sz w:val="18"/>
                <w:lang w:val="fr-FR"/>
              </w:rPr>
            </w:pPr>
            <w:r>
              <w:rPr>
                <w:rFonts w:ascii="Arial" w:eastAsia="SimSun" w:hAnsi="Arial"/>
                <w:sz w:val="18"/>
                <w:lang w:val="fr-FR"/>
              </w:rPr>
              <w:t xml:space="preserve">non-DRX, DRX cycle </w:t>
            </w:r>
            <w:r>
              <w:rPr>
                <w:rFonts w:ascii="Arial" w:eastAsia="SimSun" w:hAnsi="Arial" w:cs="Arial" w:hint="eastAsia"/>
                <w:sz w:val="18"/>
                <w:lang w:val="fr-FR"/>
              </w:rPr>
              <w:t>≤</w:t>
            </w:r>
            <w:r>
              <w:rPr>
                <w:rFonts w:ascii="Arial" w:eastAsia="SimSun" w:hAnsi="Arial" w:cs="Arial"/>
                <w:sz w:val="18"/>
                <w:lang w:val="fr-FR"/>
              </w:rPr>
              <w:t xml:space="preserve"> </w:t>
            </w:r>
            <w:r>
              <w:rPr>
                <w:rFonts w:ascii="Arial" w:eastAsia="SimSun" w:hAnsi="Arial"/>
                <w:sz w:val="18"/>
                <w:lang w:val="fr-FR"/>
              </w:rPr>
              <w:t>320ms</w:t>
            </w:r>
          </w:p>
        </w:tc>
        <w:tc>
          <w:tcPr>
            <w:tcW w:w="4582" w:type="dxa"/>
            <w:shd w:val="clear" w:color="auto" w:fill="auto"/>
          </w:tcPr>
          <w:p w14:paraId="08754ABD" w14:textId="77777777" w:rsidR="001B7E59" w:rsidRDefault="001B7E59" w:rsidP="008A0941">
            <w:pPr>
              <w:keepNext/>
              <w:keepLines/>
              <w:spacing w:after="0"/>
              <w:jc w:val="center"/>
              <w:rPr>
                <w:rFonts w:ascii="Arial" w:eastAsia="SimSun" w:hAnsi="Arial"/>
                <w:sz w:val="18"/>
                <w:lang w:val="fr-FR"/>
              </w:rPr>
            </w:pPr>
            <w:r>
              <w:rPr>
                <w:rFonts w:ascii="Arial" w:eastAsia="SimSun" w:hAnsi="Arial" w:cs="v4.2.0"/>
                <w:sz w:val="18"/>
                <w:lang w:val="fr-FR"/>
              </w:rPr>
              <w:t xml:space="preserve">Max(25, </w:t>
            </w:r>
            <w:r>
              <w:rPr>
                <w:rFonts w:ascii="Arial" w:eastAsia="SimSun" w:hAnsi="Arial"/>
                <w:sz w:val="18"/>
                <w:lang w:val="fr-FR"/>
              </w:rPr>
              <w:t xml:space="preserve">Ceil(3 </w:t>
            </w:r>
            <w:r>
              <w:rPr>
                <w:rFonts w:ascii="Arial" w:eastAsia="SimSun" w:hAnsi="Arial" w:cs="Arial"/>
                <w:sz w:val="18"/>
                <w:szCs w:val="18"/>
                <w:lang w:val="fr-FR"/>
              </w:rPr>
              <w:sym w:font="Symbol" w:char="F0B4"/>
            </w:r>
            <w:r>
              <w:rPr>
                <w:rFonts w:ascii="Arial" w:eastAsia="SimSun" w:hAnsi="Arial" w:cs="Arial"/>
                <w:sz w:val="18"/>
                <w:szCs w:val="18"/>
                <w:lang w:val="fr-FR"/>
              </w:rPr>
              <w:t xml:space="preserve"> </w:t>
            </w:r>
            <w:r>
              <w:rPr>
                <w:rFonts w:ascii="Arial" w:eastAsia="SimSun" w:hAnsi="Arial"/>
                <w:sz w:val="18"/>
                <w:lang w:val="fr-FR"/>
              </w:rPr>
              <w:t xml:space="preserve">P </w:t>
            </w:r>
            <w:r>
              <w:rPr>
                <w:rFonts w:ascii="Arial" w:eastAsia="SimSun" w:hAnsi="Arial" w:cs="Arial"/>
                <w:sz w:val="18"/>
                <w:szCs w:val="18"/>
                <w:lang w:val="fr-FR"/>
              </w:rPr>
              <w:sym w:font="Symbol" w:char="F0B4"/>
            </w:r>
            <w:r>
              <w:rPr>
                <w:rFonts w:ascii="Arial" w:eastAsia="SimSun" w:hAnsi="Arial"/>
                <w:sz w:val="18"/>
                <w:lang w:val="fr-FR"/>
              </w:rPr>
              <w:t xml:space="preserve"> P</w:t>
            </w:r>
            <w:r>
              <w:rPr>
                <w:rFonts w:ascii="Arial" w:eastAsia="SimSun" w:hAnsi="Arial"/>
                <w:sz w:val="18"/>
                <w:vertAlign w:val="subscript"/>
                <w:lang w:val="fr-FR"/>
              </w:rPr>
              <w:t>CBD</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T</w:t>
            </w:r>
            <w:r>
              <w:rPr>
                <w:rFonts w:ascii="Arial" w:eastAsia="SimSun" w:hAnsi="Arial"/>
                <w:sz w:val="18"/>
                <w:vertAlign w:val="subscript"/>
                <w:lang w:val="fr-FR"/>
              </w:rPr>
              <w:t>SSB</w:t>
            </w:r>
            <w:r>
              <w:rPr>
                <w:rFonts w:ascii="Arial" w:eastAsia="SimSun" w:hAnsi="Arial" w:cs="v4.2.0"/>
                <w:sz w:val="18"/>
                <w:lang w:val="fr-FR"/>
              </w:rPr>
              <w:t>)</w:t>
            </w:r>
          </w:p>
        </w:tc>
      </w:tr>
      <w:tr w:rsidR="001B7E59" w14:paraId="643CE2CB" w14:textId="77777777" w:rsidTr="008A0941">
        <w:trPr>
          <w:jc w:val="center"/>
        </w:trPr>
        <w:tc>
          <w:tcPr>
            <w:tcW w:w="2035" w:type="dxa"/>
            <w:shd w:val="clear" w:color="auto" w:fill="auto"/>
          </w:tcPr>
          <w:p w14:paraId="02D56A09" w14:textId="77777777" w:rsidR="001B7E59" w:rsidRDefault="001B7E59" w:rsidP="008A0941">
            <w:pPr>
              <w:keepNext/>
              <w:keepLines/>
              <w:spacing w:after="0"/>
              <w:jc w:val="center"/>
              <w:rPr>
                <w:rFonts w:ascii="Arial" w:eastAsia="SimSun" w:hAnsi="Arial"/>
                <w:sz w:val="18"/>
              </w:rPr>
            </w:pPr>
            <w:r>
              <w:rPr>
                <w:rFonts w:ascii="Arial" w:eastAsia="SimSun" w:hAnsi="Arial"/>
                <w:sz w:val="18"/>
              </w:rPr>
              <w:t>DRX cycle &gt; 320ms</w:t>
            </w:r>
          </w:p>
        </w:tc>
        <w:tc>
          <w:tcPr>
            <w:tcW w:w="4582" w:type="dxa"/>
            <w:shd w:val="clear" w:color="auto" w:fill="auto"/>
          </w:tcPr>
          <w:p w14:paraId="50519138" w14:textId="77777777" w:rsidR="001B7E59" w:rsidRDefault="001B7E59" w:rsidP="008A0941">
            <w:pPr>
              <w:keepNext/>
              <w:keepLines/>
              <w:spacing w:after="0"/>
              <w:jc w:val="center"/>
              <w:rPr>
                <w:rFonts w:ascii="Arial" w:eastAsia="SimSun" w:hAnsi="Arial" w:cs="v4.2.0"/>
                <w:sz w:val="18"/>
                <w:vertAlign w:val="subscript"/>
              </w:rPr>
            </w:pPr>
            <w:r>
              <w:rPr>
                <w:rFonts w:ascii="Arial" w:eastAsia="SimSun" w:hAnsi="Arial" w:cs="v4.2.0"/>
                <w:sz w:val="18"/>
              </w:rPr>
              <w:t xml:space="preserve">Ceil(3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P</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P</w:t>
            </w:r>
            <w:r>
              <w:rPr>
                <w:rFonts w:ascii="Arial" w:eastAsia="SimSun" w:hAnsi="Arial"/>
                <w:sz w:val="18"/>
                <w:vertAlign w:val="subscript"/>
                <w:lang w:val="fr-FR"/>
              </w:rPr>
              <w:t>CBD</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v4.2.0"/>
                <w:sz w:val="18"/>
              </w:rPr>
              <w:t xml:space="preserve"> T</w:t>
            </w:r>
            <w:r>
              <w:rPr>
                <w:rFonts w:ascii="Arial" w:eastAsia="SimSun" w:hAnsi="Arial" w:cs="v4.2.0"/>
                <w:sz w:val="18"/>
                <w:vertAlign w:val="subscript"/>
              </w:rPr>
              <w:t>DRX</w:t>
            </w:r>
          </w:p>
        </w:tc>
      </w:tr>
      <w:tr w:rsidR="001B7E59" w14:paraId="2B000C52" w14:textId="77777777" w:rsidTr="008A0941">
        <w:trPr>
          <w:jc w:val="center"/>
        </w:trPr>
        <w:tc>
          <w:tcPr>
            <w:tcW w:w="6617" w:type="dxa"/>
            <w:gridSpan w:val="2"/>
            <w:shd w:val="clear" w:color="auto" w:fill="auto"/>
          </w:tcPr>
          <w:p w14:paraId="0ED5613D" w14:textId="77777777" w:rsidR="001B7E59" w:rsidRDefault="001B7E59" w:rsidP="008A0941">
            <w:pPr>
              <w:keepNext/>
              <w:keepLines/>
              <w:spacing w:after="0"/>
              <w:ind w:left="851" w:hanging="851"/>
              <w:rPr>
                <w:rFonts w:ascii="Arial" w:eastAsia="SimSun" w:hAnsi="Arial" w:cs="v4.2.0"/>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SSB</w:t>
            </w:r>
            <w:r>
              <w:rPr>
                <w:rFonts w:ascii="Arial" w:eastAsia="SimSun"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SimSun" w:hAnsi="Arial"/>
                <w:sz w:val="18"/>
              </w:rPr>
              <w:t>.</w:t>
            </w:r>
            <w:r>
              <w:rPr>
                <w:rFonts w:ascii="Arial" w:eastAsia="SimSun" w:hAnsi="Arial" w:cs="v4.2.0"/>
                <w:sz w:val="18"/>
              </w:rPr>
              <w:t xml:space="preserve"> T</w:t>
            </w:r>
            <w:r>
              <w:rPr>
                <w:rFonts w:ascii="Arial" w:eastAsia="SimSun" w:hAnsi="Arial" w:cs="v4.2.0"/>
                <w:sz w:val="18"/>
                <w:vertAlign w:val="subscript"/>
              </w:rPr>
              <w:t>DRX</w:t>
            </w:r>
            <w:r>
              <w:rPr>
                <w:rFonts w:ascii="Arial" w:eastAsia="SimSun" w:hAnsi="Arial"/>
                <w:sz w:val="18"/>
              </w:rPr>
              <w:t xml:space="preserve"> is the DRX cycle length.</w:t>
            </w:r>
          </w:p>
        </w:tc>
      </w:tr>
    </w:tbl>
    <w:p w14:paraId="3BE5713E" w14:textId="77777777" w:rsidR="001B7E59" w:rsidRDefault="001B7E59" w:rsidP="001B7E59">
      <w:pPr>
        <w:rPr>
          <w:rFonts w:eastAsia="?? ??"/>
        </w:rPr>
      </w:pPr>
    </w:p>
    <w:p w14:paraId="6C362DFD" w14:textId="77777777" w:rsidR="001B7E59" w:rsidRDefault="001B7E59" w:rsidP="001B7E59">
      <w:pPr>
        <w:keepNext/>
        <w:keepLines/>
        <w:spacing w:before="60"/>
        <w:jc w:val="center"/>
        <w:rPr>
          <w:rFonts w:ascii="Arial" w:eastAsia="SimSun" w:hAnsi="Arial"/>
          <w:b/>
        </w:rPr>
      </w:pPr>
      <w:r>
        <w:rPr>
          <w:rFonts w:ascii="Arial" w:eastAsia="SimSun" w:hAnsi="Arial"/>
          <w:b/>
        </w:rPr>
        <w:t>Table 8.18.5.2-2: Evaluation period T</w:t>
      </w:r>
      <w:r>
        <w:rPr>
          <w:rFonts w:ascii="Arial" w:eastAsia="SimSun" w:hAnsi="Arial"/>
          <w:b/>
          <w:vertAlign w:val="subscript"/>
        </w:rPr>
        <w:t>Evaluate_CBD_SSB</w:t>
      </w:r>
      <w:r>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410CA13D" w14:textId="77777777" w:rsidTr="008A0941">
        <w:trPr>
          <w:jc w:val="center"/>
        </w:trPr>
        <w:tc>
          <w:tcPr>
            <w:tcW w:w="2035" w:type="dxa"/>
            <w:shd w:val="clear" w:color="auto" w:fill="auto"/>
          </w:tcPr>
          <w:p w14:paraId="758F3446"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Configuration</w:t>
            </w:r>
          </w:p>
        </w:tc>
        <w:tc>
          <w:tcPr>
            <w:tcW w:w="4582" w:type="dxa"/>
            <w:shd w:val="clear" w:color="auto" w:fill="auto"/>
          </w:tcPr>
          <w:p w14:paraId="11D55AE4"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Evaluate_CBD_SSB</w:t>
            </w:r>
            <w:r>
              <w:rPr>
                <w:rFonts w:ascii="Arial" w:eastAsia="SimSun" w:hAnsi="Arial"/>
                <w:b/>
                <w:sz w:val="18"/>
              </w:rPr>
              <w:t xml:space="preserve"> (ms) </w:t>
            </w:r>
          </w:p>
        </w:tc>
      </w:tr>
      <w:tr w:rsidR="001B7E59" w:rsidRPr="0012255F" w14:paraId="6DD1CAF2" w14:textId="77777777" w:rsidTr="008A0941">
        <w:trPr>
          <w:jc w:val="center"/>
        </w:trPr>
        <w:tc>
          <w:tcPr>
            <w:tcW w:w="2035" w:type="dxa"/>
            <w:shd w:val="clear" w:color="auto" w:fill="auto"/>
          </w:tcPr>
          <w:p w14:paraId="1C9274C8" w14:textId="77777777" w:rsidR="001B7E59" w:rsidRDefault="001B7E59" w:rsidP="008A0941">
            <w:pPr>
              <w:keepNext/>
              <w:keepLines/>
              <w:spacing w:after="0"/>
              <w:jc w:val="center"/>
              <w:rPr>
                <w:rFonts w:ascii="Arial" w:eastAsia="SimSun" w:hAnsi="Arial"/>
                <w:sz w:val="18"/>
                <w:lang w:val="fr-FR"/>
              </w:rPr>
            </w:pPr>
            <w:r>
              <w:rPr>
                <w:rFonts w:ascii="Arial" w:eastAsia="SimSun" w:hAnsi="Arial"/>
                <w:sz w:val="18"/>
                <w:lang w:val="fr-FR"/>
              </w:rPr>
              <w:t xml:space="preserve">non-DRX, DRX cycle </w:t>
            </w:r>
            <w:r>
              <w:rPr>
                <w:rFonts w:ascii="Arial" w:eastAsia="SimSun" w:hAnsi="Arial" w:cs="Arial" w:hint="eastAsia"/>
                <w:sz w:val="18"/>
                <w:lang w:val="fr-FR"/>
              </w:rPr>
              <w:t>≤</w:t>
            </w:r>
            <w:r>
              <w:rPr>
                <w:rFonts w:ascii="Arial" w:eastAsia="SimSun" w:hAnsi="Arial" w:cs="Arial"/>
                <w:sz w:val="18"/>
                <w:lang w:val="fr-FR"/>
              </w:rPr>
              <w:t xml:space="preserve"> </w:t>
            </w:r>
            <w:r>
              <w:rPr>
                <w:rFonts w:ascii="Arial" w:eastAsia="SimSun" w:hAnsi="Arial"/>
                <w:sz w:val="18"/>
                <w:lang w:val="fr-FR"/>
              </w:rPr>
              <w:t>320ms</w:t>
            </w:r>
          </w:p>
        </w:tc>
        <w:tc>
          <w:tcPr>
            <w:tcW w:w="4582" w:type="dxa"/>
            <w:shd w:val="clear" w:color="auto" w:fill="auto"/>
          </w:tcPr>
          <w:p w14:paraId="3996EB68" w14:textId="77777777" w:rsidR="001B7E59" w:rsidRDefault="001B7E59" w:rsidP="008A0941">
            <w:pPr>
              <w:pStyle w:val="TAC"/>
              <w:rPr>
                <w:rFonts w:eastAsia="SimSun"/>
                <w:lang w:val="fr-FR"/>
              </w:rPr>
            </w:pPr>
            <w:r>
              <w:rPr>
                <w:rFonts w:eastAsia="SimSun" w:cs="v4.2.0"/>
                <w:lang w:val="fr-FR"/>
              </w:rPr>
              <w:t xml:space="preserve">Max(25, </w:t>
            </w:r>
            <w:r>
              <w:rPr>
                <w:rFonts w:eastAsia="SimSun"/>
                <w:lang w:val="fr-FR"/>
              </w:rPr>
              <w:t xml:space="preserve">Ceil(3 </w:t>
            </w:r>
            <w:r>
              <w:rPr>
                <w:rFonts w:eastAsia="SimSun" w:cs="Arial"/>
                <w:szCs w:val="18"/>
                <w:lang w:val="fr-FR"/>
              </w:rPr>
              <w:sym w:font="Symbol" w:char="F0B4"/>
            </w:r>
            <w:r>
              <w:rPr>
                <w:rFonts w:eastAsia="SimSun" w:cs="Arial"/>
                <w:szCs w:val="18"/>
                <w:lang w:val="fr-FR"/>
              </w:rPr>
              <w:t xml:space="preserve"> </w:t>
            </w:r>
            <w:r>
              <w:rPr>
                <w:rFonts w:eastAsia="SimSun"/>
                <w:lang w:val="fr-FR"/>
              </w:rPr>
              <w:t xml:space="preserve">P </w:t>
            </w:r>
            <w:r>
              <w:rPr>
                <w:rFonts w:eastAsia="SimSun" w:cs="Arial"/>
                <w:szCs w:val="18"/>
                <w:lang w:val="fr-FR"/>
              </w:rPr>
              <w:sym w:font="Symbol" w:char="F0B4"/>
            </w:r>
            <w:r>
              <w:rPr>
                <w:rFonts w:eastAsia="SimSun" w:cs="Arial"/>
                <w:szCs w:val="18"/>
                <w:lang w:val="fr-FR"/>
              </w:rPr>
              <w:t xml:space="preserve"> </w:t>
            </w:r>
            <w:r>
              <w:rPr>
                <w:rFonts w:eastAsia="SimSun"/>
                <w:lang w:val="fr-FR"/>
              </w:rPr>
              <w:t xml:space="preserve">N </w:t>
            </w:r>
            <w:r>
              <w:rPr>
                <w:rFonts w:eastAsia="SimSun" w:cs="Arial"/>
                <w:szCs w:val="18"/>
                <w:lang w:val="fr-FR"/>
              </w:rPr>
              <w:sym w:font="Symbol" w:char="F0B4"/>
            </w:r>
            <w:r>
              <w:rPr>
                <w:rFonts w:eastAsia="SimSun"/>
                <w:lang w:val="fr-FR"/>
              </w:rPr>
              <w:t xml:space="preserve"> P</w:t>
            </w:r>
            <w:r>
              <w:rPr>
                <w:rFonts w:eastAsia="SimSun"/>
                <w:vertAlign w:val="subscript"/>
                <w:lang w:val="fr-FR"/>
              </w:rPr>
              <w:t>CBD</w:t>
            </w:r>
            <w:r>
              <w:rPr>
                <w:rFonts w:eastAsia="SimSun"/>
                <w:lang w:val="fr-FR"/>
              </w:rPr>
              <w:t xml:space="preserve"> </w:t>
            </w:r>
            <w:r>
              <w:rPr>
                <w:rFonts w:eastAsia="SimSun" w:cs="Arial"/>
                <w:szCs w:val="18"/>
                <w:lang w:val="fr-FR"/>
              </w:rPr>
              <w:sym w:font="Symbol" w:char="F0B4"/>
            </w:r>
            <w:r>
              <w:rPr>
                <w:lang w:val="fr-FR"/>
              </w:rPr>
              <w:t xml:space="preserve"> P</w:t>
            </w:r>
            <w:r>
              <w:rPr>
                <w:vertAlign w:val="subscript"/>
                <w:lang w:val="fr-FR"/>
              </w:rPr>
              <w:t>TRP</w:t>
            </w:r>
            <w:r>
              <w:rPr>
                <w:rFonts w:eastAsia="SimSun"/>
                <w:lang w:val="fr-FR"/>
              </w:rPr>
              <w:t xml:space="preserve">) </w:t>
            </w:r>
            <w:r>
              <w:rPr>
                <w:rFonts w:eastAsia="SimSun" w:cs="Arial"/>
                <w:szCs w:val="18"/>
                <w:lang w:val="fr-FR"/>
              </w:rPr>
              <w:sym w:font="Symbol" w:char="F0B4"/>
            </w:r>
            <w:r>
              <w:rPr>
                <w:rFonts w:eastAsia="SimSun"/>
                <w:lang w:val="fr-FR"/>
              </w:rPr>
              <w:t xml:space="preserve"> T</w:t>
            </w:r>
            <w:r>
              <w:rPr>
                <w:rFonts w:eastAsia="SimSun"/>
                <w:vertAlign w:val="subscript"/>
                <w:lang w:val="fr-FR"/>
              </w:rPr>
              <w:t>SSB</w:t>
            </w:r>
            <w:r>
              <w:rPr>
                <w:rFonts w:eastAsia="SimSun" w:cs="v4.2.0"/>
                <w:lang w:val="fr-FR"/>
              </w:rPr>
              <w:t>)</w:t>
            </w:r>
          </w:p>
        </w:tc>
      </w:tr>
      <w:tr w:rsidR="001B7E59" w14:paraId="042702A5" w14:textId="77777777" w:rsidTr="008A0941">
        <w:trPr>
          <w:jc w:val="center"/>
        </w:trPr>
        <w:tc>
          <w:tcPr>
            <w:tcW w:w="2035" w:type="dxa"/>
            <w:shd w:val="clear" w:color="auto" w:fill="auto"/>
          </w:tcPr>
          <w:p w14:paraId="2463A1C6" w14:textId="77777777" w:rsidR="001B7E59" w:rsidRDefault="001B7E59" w:rsidP="008A0941">
            <w:pPr>
              <w:keepNext/>
              <w:keepLines/>
              <w:spacing w:after="0"/>
              <w:jc w:val="center"/>
              <w:rPr>
                <w:rFonts w:ascii="Arial" w:eastAsia="SimSun" w:hAnsi="Arial"/>
                <w:sz w:val="18"/>
              </w:rPr>
            </w:pPr>
            <w:r>
              <w:rPr>
                <w:rFonts w:ascii="Arial" w:eastAsia="SimSun" w:hAnsi="Arial"/>
                <w:sz w:val="18"/>
              </w:rPr>
              <w:t>DRX cycle &gt; 320ms</w:t>
            </w:r>
          </w:p>
        </w:tc>
        <w:tc>
          <w:tcPr>
            <w:tcW w:w="4582" w:type="dxa"/>
            <w:shd w:val="clear" w:color="auto" w:fill="auto"/>
          </w:tcPr>
          <w:p w14:paraId="1D41E626" w14:textId="77777777" w:rsidR="001B7E59" w:rsidRDefault="001B7E59" w:rsidP="008A0941">
            <w:pPr>
              <w:pStyle w:val="TAC"/>
              <w:rPr>
                <w:rFonts w:eastAsia="SimSun"/>
                <w:lang w:val="fr-FR"/>
              </w:rPr>
            </w:pPr>
            <w:r>
              <w:rPr>
                <w:rFonts w:eastAsia="SimSun" w:cs="v4.2.0"/>
                <w:lang w:val="fr-FR"/>
              </w:rPr>
              <w:t xml:space="preserve">Ceil(3 </w:t>
            </w:r>
            <w:r>
              <w:rPr>
                <w:rFonts w:eastAsia="SimSun" w:cs="Arial"/>
                <w:szCs w:val="18"/>
              </w:rPr>
              <w:sym w:font="Symbol" w:char="F0B4"/>
            </w:r>
            <w:r>
              <w:rPr>
                <w:rFonts w:eastAsia="SimSun" w:cs="Arial"/>
                <w:szCs w:val="18"/>
                <w:lang w:val="fr-FR"/>
              </w:rPr>
              <w:t xml:space="preserve"> </w:t>
            </w:r>
            <w:r>
              <w:rPr>
                <w:rFonts w:eastAsia="SimSun" w:cs="v4.2.0"/>
                <w:lang w:val="fr-FR"/>
              </w:rPr>
              <w:t xml:space="preserve">P </w:t>
            </w:r>
            <w:r>
              <w:rPr>
                <w:rFonts w:eastAsia="SimSun" w:cs="Arial"/>
                <w:szCs w:val="18"/>
              </w:rPr>
              <w:sym w:font="Symbol" w:char="F0B4"/>
            </w:r>
            <w:r>
              <w:rPr>
                <w:rFonts w:eastAsia="SimSun" w:cs="Arial"/>
                <w:szCs w:val="18"/>
                <w:lang w:val="fr-FR"/>
              </w:rPr>
              <w:t xml:space="preserve"> </w:t>
            </w:r>
            <w:r>
              <w:rPr>
                <w:rFonts w:eastAsia="SimSun" w:cs="v4.2.0"/>
                <w:lang w:val="fr-FR"/>
              </w:rPr>
              <w:t>N</w:t>
            </w:r>
            <w:r>
              <w:rPr>
                <w:rFonts w:eastAsia="SimSun"/>
                <w:lang w:val="fr-FR"/>
              </w:rPr>
              <w:t xml:space="preserve"> </w:t>
            </w:r>
            <w:r>
              <w:rPr>
                <w:rFonts w:eastAsia="SimSun" w:cs="Arial"/>
                <w:szCs w:val="18"/>
                <w:lang w:val="fr-FR"/>
              </w:rPr>
              <w:sym w:font="Symbol" w:char="F0B4"/>
            </w:r>
            <w:r>
              <w:rPr>
                <w:rFonts w:eastAsia="SimSun"/>
                <w:lang w:val="fr-FR"/>
              </w:rPr>
              <w:t xml:space="preserve"> P</w:t>
            </w:r>
            <w:r>
              <w:rPr>
                <w:rFonts w:eastAsia="SimSun"/>
                <w:vertAlign w:val="subscript"/>
                <w:lang w:val="fr-FR"/>
              </w:rPr>
              <w:t>CBD</w:t>
            </w:r>
            <w:r>
              <w:rPr>
                <w:lang w:val="fr-FR"/>
              </w:rPr>
              <w:t xml:space="preserve"> </w:t>
            </w:r>
            <w:r>
              <w:rPr>
                <w:rFonts w:eastAsia="SimSun" w:cs="Arial"/>
                <w:szCs w:val="18"/>
                <w:lang w:val="fr-FR"/>
              </w:rPr>
              <w:sym w:font="Symbol" w:char="F0B4"/>
            </w:r>
            <w:r>
              <w:rPr>
                <w:rFonts w:eastAsia="SimSun"/>
                <w:lang w:val="fr-FR"/>
              </w:rPr>
              <w:t xml:space="preserve"> </w:t>
            </w:r>
            <w:r>
              <w:rPr>
                <w:lang w:val="fr-FR"/>
              </w:rPr>
              <w:t>P</w:t>
            </w:r>
            <w:r>
              <w:rPr>
                <w:vertAlign w:val="subscript"/>
                <w:lang w:val="fr-FR"/>
              </w:rPr>
              <w:t>TRP</w:t>
            </w:r>
            <w:r>
              <w:rPr>
                <w:rFonts w:eastAsia="SimSun" w:cs="v4.2.0"/>
                <w:lang w:val="fr-FR"/>
              </w:rPr>
              <w:t xml:space="preserve">) </w:t>
            </w:r>
            <w:r>
              <w:rPr>
                <w:rFonts w:eastAsia="SimSun" w:cs="Arial"/>
                <w:szCs w:val="18"/>
              </w:rPr>
              <w:sym w:font="Symbol" w:char="F0B4"/>
            </w:r>
            <w:r>
              <w:rPr>
                <w:rFonts w:eastAsia="SimSun" w:cs="v4.2.0"/>
                <w:lang w:val="fr-FR"/>
              </w:rPr>
              <w:t xml:space="preserve"> T</w:t>
            </w:r>
            <w:r>
              <w:rPr>
                <w:rFonts w:eastAsia="SimSun" w:cs="v4.2.0"/>
                <w:vertAlign w:val="subscript"/>
                <w:lang w:val="fr-FR"/>
              </w:rPr>
              <w:t>DRX</w:t>
            </w:r>
          </w:p>
        </w:tc>
      </w:tr>
      <w:tr w:rsidR="001B7E59" w14:paraId="132083FE" w14:textId="77777777" w:rsidTr="008A0941">
        <w:trPr>
          <w:jc w:val="center"/>
        </w:trPr>
        <w:tc>
          <w:tcPr>
            <w:tcW w:w="6617" w:type="dxa"/>
            <w:gridSpan w:val="2"/>
            <w:shd w:val="clear" w:color="auto" w:fill="auto"/>
          </w:tcPr>
          <w:p w14:paraId="679D2850" w14:textId="77777777" w:rsidR="001B7E59" w:rsidRDefault="001B7E59" w:rsidP="008A0941">
            <w:pPr>
              <w:keepNext/>
              <w:keepLines/>
              <w:spacing w:after="0"/>
              <w:ind w:left="851" w:hanging="851"/>
              <w:rPr>
                <w:rFonts w:ascii="Arial" w:eastAsia="SimSun" w:hAnsi="Arial" w:cs="v4.2.0"/>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SSB</w:t>
            </w:r>
            <w:r>
              <w:rPr>
                <w:rFonts w:ascii="Arial" w:eastAsia="SimSun" w:hAnsi="Arial"/>
                <w:sz w:val="18"/>
              </w:rPr>
              <w:t xml:space="preserve"> is the periodicity of SSB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SimSun" w:hAnsi="Arial"/>
                <w:sz w:val="18"/>
              </w:rPr>
              <w:t>.</w:t>
            </w:r>
            <w:r>
              <w:rPr>
                <w:rFonts w:ascii="Arial" w:eastAsia="SimSun" w:hAnsi="Arial" w:cs="v4.2.0"/>
                <w:sz w:val="18"/>
              </w:rPr>
              <w:t xml:space="preserve"> T</w:t>
            </w:r>
            <w:r>
              <w:rPr>
                <w:rFonts w:ascii="Arial" w:eastAsia="SimSun" w:hAnsi="Arial" w:cs="v4.2.0"/>
                <w:sz w:val="18"/>
                <w:vertAlign w:val="subscript"/>
              </w:rPr>
              <w:t>DRX</w:t>
            </w:r>
            <w:r>
              <w:rPr>
                <w:rFonts w:ascii="Arial" w:eastAsia="SimSun" w:hAnsi="Arial"/>
                <w:sz w:val="18"/>
              </w:rPr>
              <w:t xml:space="preserve"> is the DRX cycle length.</w:t>
            </w:r>
          </w:p>
        </w:tc>
      </w:tr>
    </w:tbl>
    <w:p w14:paraId="61747592" w14:textId="77777777" w:rsidR="001B7E59" w:rsidRDefault="001B7E59" w:rsidP="001B7E59"/>
    <w:p w14:paraId="5E3DB45A" w14:textId="77777777" w:rsidR="001B7E59" w:rsidRDefault="001B7E59" w:rsidP="001B7E59"/>
    <w:p w14:paraId="7DC2D3B2" w14:textId="77777777" w:rsidR="001B7E59" w:rsidRDefault="001B7E59" w:rsidP="001B7E59">
      <w:pPr>
        <w:pStyle w:val="Heading3"/>
        <w:rPr>
          <w:rFonts w:eastAsia="SimSun"/>
          <w:lang w:eastAsia="ko-KR"/>
        </w:rPr>
      </w:pPr>
      <w:r>
        <w:rPr>
          <w:rFonts w:eastAsia="SimSun"/>
        </w:rPr>
        <w:t>8.18.6</w:t>
      </w:r>
      <w:r>
        <w:rPr>
          <w:rFonts w:eastAsia="SimSun"/>
        </w:rPr>
        <w:tab/>
        <w:t>Requirements for CSI-RS based candidate beam detection</w:t>
      </w:r>
    </w:p>
    <w:p w14:paraId="36404901" w14:textId="77777777" w:rsidR="001B7E59" w:rsidRDefault="001B7E59" w:rsidP="001B7E59">
      <w:pPr>
        <w:pStyle w:val="Heading4"/>
        <w:rPr>
          <w:rFonts w:eastAsia="SimSun"/>
        </w:rPr>
      </w:pPr>
      <w:r>
        <w:rPr>
          <w:rFonts w:eastAsia="?? ??"/>
        </w:rPr>
        <w:t>8.18.6.1</w:t>
      </w:r>
      <w:r>
        <w:rPr>
          <w:rFonts w:eastAsia="?? ??"/>
        </w:rPr>
        <w:tab/>
      </w:r>
      <w:r>
        <w:rPr>
          <w:rFonts w:eastAsia="SimSun"/>
        </w:rPr>
        <w:t>Introduction</w:t>
      </w:r>
    </w:p>
    <w:p w14:paraId="5B3D7039" w14:textId="77777777" w:rsidR="001B7E59" w:rsidRDefault="001B7E59" w:rsidP="001B7E59">
      <w:pPr>
        <w:rPr>
          <w:rFonts w:eastAsia="SimSun"/>
        </w:rPr>
      </w:pPr>
      <w:r>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serving cell, provided that the CSI-RS resources configured for candidate </w:t>
      </w:r>
      <w:r>
        <w:rPr>
          <w:rFonts w:eastAsia="SimSun" w:cs="v5.0.0"/>
        </w:rPr>
        <w:t>beam detection</w:t>
      </w:r>
      <w:r>
        <w:rPr>
          <w:rFonts w:eastAsia="SimSun"/>
        </w:rPr>
        <w:t xml:space="preserve"> are actually transmitted within UE active DL BWP during the entire evaluation period specified in clause 8.18.6.2.</w:t>
      </w:r>
    </w:p>
    <w:p w14:paraId="5F0711C6" w14:textId="77777777" w:rsidR="001B7E59" w:rsidRDefault="001B7E59" w:rsidP="001B7E59">
      <w:pPr>
        <w:pStyle w:val="Heading4"/>
        <w:rPr>
          <w:rFonts w:eastAsia="SimSun"/>
        </w:rPr>
      </w:pPr>
      <w:r>
        <w:rPr>
          <w:rFonts w:eastAsia="?? ??"/>
        </w:rPr>
        <w:t>8.18.6.2</w:t>
      </w:r>
      <w:r>
        <w:rPr>
          <w:rFonts w:eastAsia="?? ??"/>
        </w:rPr>
        <w:tab/>
      </w:r>
      <w:r>
        <w:rPr>
          <w:rFonts w:eastAsia="SimSun"/>
        </w:rPr>
        <w:t>Minimum requirement</w:t>
      </w:r>
    </w:p>
    <w:p w14:paraId="2D41B551" w14:textId="77777777" w:rsidR="001B7E59" w:rsidRDefault="001B7E59" w:rsidP="001B7E59">
      <w:pPr>
        <w:rPr>
          <w:rFonts w:eastAsia="?? ??"/>
        </w:rPr>
      </w:pPr>
      <w:r>
        <w:rPr>
          <w:rFonts w:eastAsia="?? ??"/>
        </w:rPr>
        <w:t xml:space="preserve">Upon request the UE shall be able to evaluate whether the L1-RSRP measured on the configured CSI-RS </w:t>
      </w:r>
      <w:r>
        <w:rPr>
          <w:rFonts w:eastAsia="SimSun" w:cs="Arial"/>
        </w:rPr>
        <w:t xml:space="preserve">resource in </w:t>
      </w:r>
      <w:r>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estimated </w:t>
      </w:r>
      <w:r>
        <w:rPr>
          <w:rFonts w:eastAsia="?? ??"/>
        </w:rPr>
        <w:t xml:space="preserve">over the last </w:t>
      </w:r>
      <w:r>
        <w:rPr>
          <w:rFonts w:eastAsia="SimSun"/>
        </w:rPr>
        <w:t>T</w:t>
      </w:r>
      <w:r>
        <w:rPr>
          <w:rFonts w:eastAsia="SimSun"/>
          <w:vertAlign w:val="subscript"/>
        </w:rPr>
        <w:t>Evaluate_CBD_CSI-RS</w:t>
      </w:r>
      <w:r>
        <w:rPr>
          <w:rFonts w:eastAsia="?? ??"/>
        </w:rPr>
        <w:t xml:space="preserve"> [ms] period</w:t>
      </w:r>
      <w:r>
        <w:rPr>
          <w:rFonts w:eastAsia="SimSun"/>
        </w:rPr>
        <w:t xml:space="preserve"> </w:t>
      </w:r>
      <w:r>
        <w:rPr>
          <w:rFonts w:eastAsia="?? ??"/>
        </w:rPr>
        <w:t>becomes better than the threshold Q</w:t>
      </w:r>
      <w:r>
        <w:rPr>
          <w:rFonts w:eastAsia="?? ??"/>
          <w:vertAlign w:val="subscript"/>
        </w:rPr>
        <w:t>in_LR</w:t>
      </w:r>
      <w:r>
        <w:rPr>
          <w:rFonts w:eastAsia="?? ??"/>
        </w:rPr>
        <w:t xml:space="preserve"> within </w:t>
      </w:r>
      <w:r>
        <w:rPr>
          <w:rFonts w:eastAsia="SimSun"/>
        </w:rPr>
        <w:t>T</w:t>
      </w:r>
      <w:r>
        <w:rPr>
          <w:rFonts w:eastAsia="SimSun"/>
          <w:vertAlign w:val="subscript"/>
        </w:rPr>
        <w:t>Evaluate_CBD_CSI-RS</w:t>
      </w:r>
      <w:r>
        <w:rPr>
          <w:rFonts w:eastAsia="?? ??"/>
        </w:rPr>
        <w:t xml:space="preserve"> [ms] period provided CSI-RS </w:t>
      </w:r>
      <w:r>
        <w:rPr>
          <w:rFonts w:eastAsia="SimSun"/>
          <w:lang w:val="en-US"/>
        </w:rPr>
        <w:t>Ês/Iot</w:t>
      </w:r>
      <w:r>
        <w:rPr>
          <w:rFonts w:eastAsia="SimSun"/>
        </w:rPr>
        <w:t xml:space="preserve"> is according to Annex Table B.2.4.2 for a corresponding band</w:t>
      </w:r>
      <w:r>
        <w:rPr>
          <w:rFonts w:eastAsia="?? ??"/>
        </w:rPr>
        <w:t>.</w:t>
      </w:r>
    </w:p>
    <w:p w14:paraId="4CD5BCD7" w14:textId="77777777" w:rsidR="001B7E59" w:rsidRDefault="001B7E59" w:rsidP="001B7E59">
      <w:pPr>
        <w:rPr>
          <w:rFonts w:eastAsia="SimSun" w:cs="v4.2.0"/>
        </w:rPr>
      </w:pPr>
      <w:r>
        <w:rPr>
          <w:rFonts w:eastAsia="SimSun" w:cs="v4.2.0"/>
        </w:rPr>
        <w:t xml:space="preserve">The UE shall monitor the configured CSI-RS resources using the evaluation period in table 8.18.6.2-1 and 8.18.6.2-2 corresponding to the non-DRX mode, if the configured DRX cycle </w:t>
      </w:r>
      <w:r>
        <w:rPr>
          <w:rFonts w:ascii="Arial" w:eastAsia="SimSun" w:hAnsi="Arial" w:cs="Arial" w:hint="eastAsia"/>
          <w:sz w:val="18"/>
        </w:rPr>
        <w:t>≤</w:t>
      </w:r>
      <w:r>
        <w:rPr>
          <w:rFonts w:eastAsia="SimSun" w:cs="v4.2.0"/>
        </w:rPr>
        <w:t xml:space="preserve"> 320ms.</w:t>
      </w:r>
    </w:p>
    <w:p w14:paraId="3EBA6AD5" w14:textId="77777777" w:rsidR="001B7E59" w:rsidRDefault="001B7E59" w:rsidP="001B7E59">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8.18.6.2-1 for FR1.</w:t>
      </w:r>
    </w:p>
    <w:p w14:paraId="10A14858" w14:textId="77777777" w:rsidR="001B7E59" w:rsidRDefault="001B7E59" w:rsidP="001B7E59">
      <w:pPr>
        <w:rPr>
          <w:ins w:id="550" w:author="Iana Siomina" w:date="2023-08-24T11:50:00Z"/>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w:t>
      </w:r>
      <w:ins w:id="551" w:author="00071046" w:date="2023-08-23T21:43:00Z">
        <w:r>
          <w:rPr>
            <w:rFonts w:eastAsia="?? ??"/>
          </w:rPr>
          <w:t>N</w:t>
        </w:r>
      </w:ins>
      <w:ins w:id="552" w:author="Iana Siomina" w:date="2023-08-24T11:50:00Z">
        <w:r>
          <w:rPr>
            <w:rFonts w:eastAsia="?? ??"/>
          </w:rPr>
          <w:t>, where</w:t>
        </w:r>
      </w:ins>
    </w:p>
    <w:p w14:paraId="16611F14" w14:textId="77777777" w:rsidR="001B7E59" w:rsidRDefault="001B7E59" w:rsidP="001B7E59">
      <w:pPr>
        <w:ind w:left="567"/>
        <w:rPr>
          <w:ins w:id="553" w:author="Iana Siomina" w:date="2023-08-24T11:50:00Z"/>
          <w:rFonts w:eastAsia="?? ??"/>
        </w:rPr>
      </w:pPr>
      <w:ins w:id="554" w:author="Iana Siomina" w:date="2023-08-24T11:50:00Z">
        <w:r>
          <w:rPr>
            <w:rFonts w:eastAsia="?? ??"/>
          </w:rPr>
          <w:t>N</w:t>
        </w:r>
      </w:ins>
      <w:ins w:id="555" w:author="00071046" w:date="2023-08-23T21:43:00Z">
        <w:r>
          <w:rPr>
            <w:rFonts w:eastAsia="?? ??"/>
          </w:rPr>
          <w:t xml:space="preserve"> = [TBD] </w:t>
        </w:r>
      </w:ins>
      <w:ins w:id="556" w:author="Iana Siomina" w:date="2023-08-24T11:50:00Z">
        <w:r>
          <w:rPr>
            <w:rFonts w:eastAsia="?? ??"/>
          </w:rPr>
          <w:t xml:space="preserve">for PCell in FR2-1 </w:t>
        </w:r>
      </w:ins>
      <w:ins w:id="557" w:author="00071046" w:date="2023-08-23T21:43:00Z">
        <w:r>
          <w:rPr>
            <w:rFonts w:eastAsia="?? ??"/>
          </w:rPr>
          <w:t xml:space="preserve">if the UE supports </w:t>
        </w:r>
      </w:ins>
      <w:ins w:id="558" w:author="Iana Siomina" w:date="2023-08-24T11:50:00Z">
        <w:r>
          <w:rPr>
            <w:rFonts w:eastAsia="?? ??"/>
          </w:rPr>
          <w:t>[</w:t>
        </w:r>
      </w:ins>
      <w:ins w:id="559" w:author="00071046" w:date="2023-08-23T21:43:00Z">
        <w:r>
          <w:rPr>
            <w:rFonts w:eastAsia="?? ??"/>
          </w:rPr>
          <w:t>fast beam sweeping capability</w:t>
        </w:r>
      </w:ins>
      <w:ins w:id="560" w:author="Iana Siomina" w:date="2023-08-24T11:50:00Z">
        <w:r>
          <w:rPr>
            <w:rFonts w:eastAsia="?? ??"/>
          </w:rPr>
          <w:t>]</w:t>
        </w:r>
      </w:ins>
      <w:ins w:id="561" w:author="00071046" w:date="2023-08-23T21:43:00Z">
        <w:r>
          <w:rPr>
            <w:rFonts w:eastAsia="?? ??"/>
          </w:rPr>
          <w:t xml:space="preserve">, </w:t>
        </w:r>
      </w:ins>
      <w:ins w:id="562" w:author="Iana Siomina" w:date="2023-08-24T11:50:00Z">
        <w:r>
          <w:rPr>
            <w:rFonts w:eastAsia="?? ??"/>
          </w:rPr>
          <w:t>and</w:t>
        </w:r>
      </w:ins>
    </w:p>
    <w:p w14:paraId="26F20434" w14:textId="77777777" w:rsidR="001B7E59" w:rsidRDefault="001B7E59">
      <w:pPr>
        <w:ind w:left="567"/>
        <w:rPr>
          <w:rFonts w:eastAsia="?? ??"/>
        </w:rPr>
        <w:pPrChange w:id="563" w:author="Iana Siomina" w:date="2023-08-24T11:50:00Z">
          <w:pPr/>
        </w:pPrChange>
      </w:pPr>
      <w:r>
        <w:rPr>
          <w:rFonts w:eastAsia="?? ??"/>
        </w:rPr>
        <w:t>N=8</w:t>
      </w:r>
      <w:ins w:id="564" w:author="Iana Siomina" w:date="2023-08-24T11:50:00Z">
        <w:r>
          <w:rPr>
            <w:rFonts w:eastAsia="?? ??"/>
          </w:rPr>
          <w:t xml:space="preserve"> for other cases in FR2</w:t>
        </w:r>
      </w:ins>
      <w:r>
        <w:rPr>
          <w:rFonts w:eastAsia="?? ??"/>
        </w:rPr>
        <w:t>.</w:t>
      </w:r>
    </w:p>
    <w:p w14:paraId="2D9812BD" w14:textId="77777777" w:rsidR="001B7E59" w:rsidRDefault="001B7E59" w:rsidP="001B7E59">
      <w:pPr>
        <w:rPr>
          <w:rFonts w:eastAsia="?? ??"/>
        </w:rPr>
      </w:pPr>
      <w:r>
        <w:rPr>
          <w:rFonts w:eastAsia="?? ??"/>
        </w:rPr>
        <w:t>For FR1,</w:t>
      </w:r>
    </w:p>
    <w:p w14:paraId="3E1399F4"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1105EF73" w14:textId="77777777" w:rsidR="001B7E59" w:rsidRDefault="001B7E59" w:rsidP="001B7E59">
      <w:pPr>
        <w:pStyle w:val="B10"/>
      </w:pPr>
      <w:r>
        <w:t>-</w:t>
      </w:r>
      <w:r>
        <w:tab/>
        <w:t>P = 1 when in the monitored cell there are no measurement gaps overlapping with any occasion of the CSI-RS.</w:t>
      </w:r>
    </w:p>
    <w:p w14:paraId="2BBFBF08" w14:textId="77777777" w:rsidR="001B7E59" w:rsidRDefault="001B7E59" w:rsidP="001B7E59">
      <w:pPr>
        <w:rPr>
          <w:rFonts w:eastAsia="?? ??"/>
        </w:rPr>
      </w:pPr>
      <w:r>
        <w:rPr>
          <w:rFonts w:eastAsia="?? ??"/>
        </w:rPr>
        <w:t>For FR2,</w:t>
      </w:r>
    </w:p>
    <w:p w14:paraId="76106ED8" w14:textId="77777777" w:rsidR="001B7E59" w:rsidRDefault="001B7E59" w:rsidP="001B7E59">
      <w:pPr>
        <w:pStyle w:val="B10"/>
      </w:pPr>
      <w:r>
        <w:t>-</w:t>
      </w:r>
      <w:r>
        <w:tab/>
        <w:t>P = 1, when candidate beam detection RS is not overlapped with measurement gap and also not overlapped with SMTC occasion.</w:t>
      </w:r>
    </w:p>
    <w:p w14:paraId="6F79459C"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14:paraId="1A70564E"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CSI-RS</w:t>
      </w:r>
      <w:r>
        <w:t xml:space="preserve"> &lt; T</w:t>
      </w:r>
      <w:r>
        <w:rPr>
          <w:vertAlign w:val="subscript"/>
        </w:rPr>
        <w:t>SMTCperiod</w:t>
      </w:r>
      <w:r>
        <w:t>).</w:t>
      </w:r>
    </w:p>
    <w:p w14:paraId="62AB9FB6" w14:textId="77777777" w:rsidR="001B7E59" w:rsidRDefault="001B7E59" w:rsidP="001B7E59">
      <w:pPr>
        <w:pStyle w:val="B10"/>
      </w:pPr>
      <w:r>
        <w:t>-</w:t>
      </w:r>
      <w:r>
        <w:tab/>
        <w:t>P =P</w:t>
      </w:r>
      <w:r>
        <w:rPr>
          <w:vertAlign w:val="subscript"/>
        </w:rPr>
        <w:t>sharing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14:paraId="6D1AFDDA"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CSI-RS</w:t>
      </w:r>
      <w:r>
        <w:t xml:space="preserve"> &lt; T</w:t>
      </w:r>
      <w:r>
        <w:rPr>
          <w:vertAlign w:val="subscript"/>
        </w:rPr>
        <w:t>SMTCperiod</w:t>
      </w:r>
      <w:r>
        <w:t>) and SMTC occasion is not overlapped with measurement gap and</w:t>
      </w:r>
    </w:p>
    <w:p w14:paraId="3F899440" w14:textId="77777777" w:rsidR="001B7E59" w:rsidRDefault="001B7E59" w:rsidP="001B7E59">
      <w:pPr>
        <w:pStyle w:val="B20"/>
      </w:pPr>
      <w:r>
        <w:t>-</w:t>
      </w:r>
      <w:r>
        <w:tab/>
        <w:t>T</w:t>
      </w:r>
      <w:r>
        <w:rPr>
          <w:vertAlign w:val="subscript"/>
        </w:rPr>
        <w:t>SMTCperiod</w:t>
      </w:r>
      <w:r>
        <w:t xml:space="preserve"> </w:t>
      </w:r>
      <w:r>
        <w:rPr>
          <w:rFonts w:hint="eastAsia"/>
        </w:rPr>
        <w:t>≠</w:t>
      </w:r>
      <w:r>
        <w:t xml:space="preserve"> MGRP or</w:t>
      </w:r>
    </w:p>
    <w:p w14:paraId="1C091F10" w14:textId="77777777" w:rsidR="001B7E59" w:rsidRDefault="001B7E59" w:rsidP="001B7E59">
      <w:pPr>
        <w:pStyle w:val="B20"/>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14:paraId="24F96B0D"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14:paraId="0F8C9B15" w14:textId="77777777" w:rsidR="001B7E59" w:rsidRDefault="001B7E59" w:rsidP="001B7E5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14:paraId="20262170" w14:textId="77777777" w:rsidR="001B7E59" w:rsidRDefault="001B7E59" w:rsidP="001B7E59">
      <w:pPr>
        <w:pStyle w:val="B10"/>
        <w:rPr>
          <w:rFonts w:eastAsia="?? ??"/>
        </w:rPr>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14:paraId="71DD90FD" w14:textId="77777777" w:rsidR="001B7E59" w:rsidRDefault="001B7E59" w:rsidP="001B7E59">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5C1028CD" w14:textId="77777777" w:rsidR="001B7E59" w:rsidRDefault="001B7E59" w:rsidP="001B7E59">
      <w:pPr>
        <w:pStyle w:val="B20"/>
      </w:pPr>
      <w:r>
        <w:t>-</w:t>
      </w:r>
      <w:r>
        <w:tab/>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the union set of</w:t>
      </w:r>
      <w:r>
        <w:rPr>
          <w:rStyle w:val="apple-converted-space"/>
        </w:rPr>
        <w:t xml:space="preserve"> </w:t>
      </w:r>
      <w:r>
        <w:rPr>
          <w:i/>
          <w:iCs/>
        </w:rPr>
        <w:t>SSB-ToMeasure</w:t>
      </w:r>
      <w:r>
        <w:t> from all the configured measurement objects merged on the same serving carrier, and;</w:t>
      </w:r>
    </w:p>
    <w:p w14:paraId="72FA3A14" w14:textId="77777777" w:rsidR="001B7E59" w:rsidRDefault="001B7E59" w:rsidP="001B7E59">
      <w:pPr>
        <w:pStyle w:val="B20"/>
      </w:pPr>
      <w:r>
        <w:t>-</w:t>
      </w:r>
      <w:r>
        <w:tab/>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49309E7" w14:textId="77777777" w:rsidR="001B7E59" w:rsidRDefault="001B7E59" w:rsidP="001B7E59">
      <w:pPr>
        <w:pStyle w:val="B10"/>
        <w:rPr>
          <w:rFonts w:eastAsia="?? ??"/>
        </w:rPr>
      </w:pPr>
      <w:r>
        <w:t>-</w:t>
      </w:r>
      <w:r>
        <w:tab/>
        <w:t>P</w:t>
      </w:r>
      <w:r>
        <w:rPr>
          <w:vertAlign w:val="subscript"/>
        </w:rPr>
        <w:t xml:space="preserve">sharing factor </w:t>
      </w:r>
      <w:r>
        <w:rPr>
          <w:rFonts w:eastAsia="Malgun Gothic"/>
          <w:lang w:val="en-US"/>
        </w:rPr>
        <w:t>= 3, otherwise.</w:t>
      </w:r>
    </w:p>
    <w:p w14:paraId="17EFA77B" w14:textId="77777777" w:rsidR="001B7E59" w:rsidRDefault="001B7E59" w:rsidP="001B7E59">
      <w:r>
        <w:t>where,</w:t>
      </w:r>
    </w:p>
    <w:p w14:paraId="5FF8D4E0" w14:textId="77777777" w:rsidR="001B7E59" w:rsidRDefault="001B7E59" w:rsidP="001B7E59">
      <w:pPr>
        <w:pStyle w:val="B10"/>
      </w:pPr>
      <w:r>
        <w:tab/>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14:paraId="680B823E" w14:textId="77777777" w:rsidR="001B7E59" w:rsidRDefault="001B7E59" w:rsidP="001B7E59">
      <w:pPr>
        <w:pStyle w:val="NO"/>
      </w:pPr>
      <w:r>
        <w:t>Note:</w:t>
      </w:r>
      <w:r>
        <w:tab/>
        <w:t xml:space="preserve">The overlap between CSI-RS for CBD and SMTC means that CSI-RS for CBD is within the SMTC window duration. </w:t>
      </w:r>
    </w:p>
    <w:p w14:paraId="1C9081CE" w14:textId="77777777" w:rsidR="001B7E59" w:rsidRDefault="001B7E59" w:rsidP="001B7E59">
      <w:r>
        <w:t>Longer evaluation period would be expected if the combination of the CBD-RS resource, SMTC occasion and measurement gap configurations does not meet pervious conditions.</w:t>
      </w:r>
    </w:p>
    <w:p w14:paraId="6ED08A49" w14:textId="77777777" w:rsidR="001B7E59" w:rsidRDefault="001B7E59" w:rsidP="001B7E59">
      <w:pPr>
        <w:rPr>
          <w:rFonts w:eastAsia="?? ??"/>
        </w:rPr>
      </w:pPr>
      <w:r>
        <w:t>Longer evaluation period would be expected if the CSI-RS is on the same OFDM symbols with RLM, BFD, BM-RS, or other CBD-RS, according to the measurement restrictions defined in clause 8.18.6.3</w:t>
      </w:r>
      <w:r>
        <w:rPr>
          <w:rFonts w:eastAsia="?? ??"/>
        </w:rPr>
        <w:t>.</w:t>
      </w:r>
    </w:p>
    <w:p w14:paraId="5155F32D" w14:textId="77777777" w:rsidR="001B7E59" w:rsidRDefault="001B7E59" w:rsidP="001B7E59">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695EEB79" w14:textId="77777777" w:rsidR="001B7E59" w:rsidRDefault="001B7E59" w:rsidP="001B7E59">
      <w:r>
        <w:t>For either an FR1 or FR2 serving cell, longer CBD evaluation period would be expected during the period T</w:t>
      </w:r>
      <w:r>
        <w:rPr>
          <w:vertAlign w:val="subscript"/>
        </w:rPr>
        <w:t>identify_CGI,E-UTRAN</w:t>
      </w:r>
      <w:r>
        <w:t xml:space="preserve"> when the UE is requested to decode an LTE CGI.</w:t>
      </w:r>
    </w:p>
    <w:p w14:paraId="797C70E6" w14:textId="77777777" w:rsidR="001B7E59" w:rsidRDefault="001B7E59" w:rsidP="001B7E59">
      <w:pPr>
        <w:rPr>
          <w:rFonts w:eastAsia="?? ??"/>
        </w:rPr>
      </w:pPr>
      <w:r>
        <w:rPr>
          <w:rFonts w:eastAsia="?? ??"/>
        </w:rPr>
        <w:t>The values of M</w:t>
      </w:r>
      <w:r>
        <w:rPr>
          <w:rFonts w:eastAsia="?? ??"/>
          <w:vertAlign w:val="subscript"/>
        </w:rPr>
        <w:t>CBD</w:t>
      </w:r>
      <w:r>
        <w:rPr>
          <w:rFonts w:eastAsia="?? ??"/>
        </w:rPr>
        <w:t xml:space="preserve"> used in Table 8.18.6.2-1 and Table 8.18.6.2-2 are defined as</w:t>
      </w:r>
    </w:p>
    <w:p w14:paraId="36040FA2" w14:textId="77777777" w:rsidR="001B7E59" w:rsidRDefault="001B7E59" w:rsidP="001B7E59">
      <w:pPr>
        <w:pStyle w:val="B10"/>
        <w:rPr>
          <w:rFonts w:eastAsia="SimSun"/>
        </w:rPr>
      </w:pPr>
      <w:r>
        <w:rPr>
          <w:rFonts w:eastAsia="SimSun"/>
        </w:rPr>
        <w:t>-</w:t>
      </w:r>
      <w:r>
        <w:rPr>
          <w:rFonts w:eastAsia="SimSun"/>
        </w:rPr>
        <w:tab/>
        <w:t>M</w:t>
      </w:r>
      <w:r>
        <w:rPr>
          <w:rFonts w:eastAsia="SimSun"/>
          <w:vertAlign w:val="subscript"/>
        </w:rPr>
        <w:t>CBD</w:t>
      </w:r>
      <w:r>
        <w:rPr>
          <w:rFonts w:eastAsia="SimSun"/>
        </w:rPr>
        <w:t xml:space="preserve"> = 3, if the CSI-RS resource configured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is transmitted with Density = 3</w:t>
      </w:r>
      <w:r>
        <w:rPr>
          <w:rFonts w:eastAsia="SimSun"/>
          <w:lang w:eastAsia="zh-CN"/>
        </w:rPr>
        <w:t xml:space="preserve"> and over the bandwidth </w:t>
      </w:r>
      <w:r>
        <w:rPr>
          <w:rFonts w:ascii="SimSun" w:eastAsia="SimSun" w:hAnsi="SimSun" w:hint="eastAsia"/>
          <w:lang w:eastAsia="zh-CN"/>
        </w:rPr>
        <w:t>≥</w:t>
      </w:r>
      <w:r>
        <w:rPr>
          <w:rFonts w:ascii="SimSun" w:eastAsia="SimSun" w:hAnsi="SimSun"/>
          <w:lang w:eastAsia="zh-CN"/>
        </w:rPr>
        <w:t xml:space="preserve"> </w:t>
      </w:r>
      <w:r>
        <w:rPr>
          <w:rFonts w:eastAsia="SimSun"/>
          <w:lang w:eastAsia="zh-CN"/>
        </w:rPr>
        <w:t>24 PRBs</w:t>
      </w:r>
      <w:r>
        <w:rPr>
          <w:rFonts w:eastAsia="SimSun"/>
        </w:rPr>
        <w:t>.</w:t>
      </w:r>
    </w:p>
    <w:p w14:paraId="54D878DE" w14:textId="77777777" w:rsidR="001B7E59" w:rsidRDefault="001B7E59" w:rsidP="001B7E59">
      <w:pPr>
        <w:rPr>
          <w:rFonts w:eastAsia="?? ??"/>
        </w:rPr>
      </w:pPr>
      <w:r>
        <w:rPr>
          <w:rFonts w:eastAsia="?? ??"/>
        </w:rPr>
        <w:t>The values of P</w:t>
      </w:r>
      <w:r>
        <w:rPr>
          <w:rFonts w:eastAsia="?? ??"/>
          <w:vertAlign w:val="subscript"/>
        </w:rPr>
        <w:t>CBD</w:t>
      </w:r>
      <w:r>
        <w:rPr>
          <w:rFonts w:eastAsia="?? ??"/>
        </w:rPr>
        <w:t xml:space="preserve"> used in Table 8.18.6.2-1 and Table 8.18.6.2-2 are defined as</w:t>
      </w:r>
    </w:p>
    <w:p w14:paraId="0FA1AD46" w14:textId="77777777" w:rsidR="001B7E59" w:rsidRDefault="001B7E59" w:rsidP="001B7E59">
      <w:pPr>
        <w:pStyle w:val="B10"/>
        <w:rPr>
          <w:rFonts w:eastAsia="SimSun"/>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PCell or PSCell in EN-DC or NE-DC or SA; or PCell in NR-DC</w:t>
      </w:r>
    </w:p>
    <w:p w14:paraId="48811AFD"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 1.</w:t>
      </w:r>
    </w:p>
    <w:p w14:paraId="1BF53D78" w14:textId="77777777" w:rsidR="001B7E59" w:rsidRDefault="001B7E59" w:rsidP="001B7E59">
      <w:pPr>
        <w:ind w:left="540"/>
        <w:rPr>
          <w:rFonts w:eastAsia="SimSun"/>
        </w:rPr>
      </w:pPr>
      <w:r>
        <w:rPr>
          <w:rFonts w:eastAsia="SimSun"/>
        </w:rPr>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PSCell in NR-DC </w:t>
      </w:r>
    </w:p>
    <w:p w14:paraId="2A43EB1A"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 2 if UE configured for candidate beam detection on SCell, 1 otherwise.</w:t>
      </w:r>
    </w:p>
    <w:p w14:paraId="0A9F1B5E" w14:textId="77777777" w:rsidR="001B7E59" w:rsidRDefault="001B7E59" w:rsidP="001B7E59">
      <w:pPr>
        <w:ind w:left="568" w:hanging="284"/>
        <w:rPr>
          <w:rFonts w:eastAsia="SimSun"/>
        </w:rPr>
      </w:pPr>
      <w:r>
        <w:rPr>
          <w:rFonts w:eastAsia="SimSun"/>
        </w:rPr>
        <w:tab/>
        <w:t xml:space="preserve">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configured for a SCell</w:t>
      </w:r>
    </w:p>
    <w:p w14:paraId="14E98D3D" w14:textId="77777777" w:rsidR="001B7E59" w:rsidRDefault="001B7E59" w:rsidP="001B7E59">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Z in EN-DC or NE-DC or SA.</w:t>
      </w:r>
    </w:p>
    <w:p w14:paraId="5EDC1774" w14:textId="77777777" w:rsidR="001B7E59" w:rsidRDefault="001B7E59" w:rsidP="001B7E59">
      <w:pPr>
        <w:pStyle w:val="B20"/>
        <w:rPr>
          <w:rFonts w:eastAsia="SimSun"/>
        </w:rPr>
      </w:pPr>
      <w:r>
        <w:rPr>
          <w:rFonts w:eastAsia="SimSun"/>
        </w:rPr>
        <w:t>-</w:t>
      </w:r>
      <w:r>
        <w:rPr>
          <w:rFonts w:eastAsia="SimSun"/>
        </w:rPr>
        <w:tab/>
        <w:t>P</w:t>
      </w:r>
      <w:r>
        <w:rPr>
          <w:rFonts w:eastAsia="SimSun"/>
          <w:vertAlign w:val="subscript"/>
        </w:rPr>
        <w:t>CBD</w:t>
      </w:r>
      <w:r>
        <w:rPr>
          <w:rFonts w:eastAsia="SimSun"/>
        </w:rPr>
        <w:t xml:space="preserve"> = 2* Z in NR-DC.</w:t>
      </w:r>
    </w:p>
    <w:p w14:paraId="3C7CA31E" w14:textId="77777777" w:rsidR="001B7E59" w:rsidRDefault="001B7E59" w:rsidP="001B7E59">
      <w:pPr>
        <w:pStyle w:val="B20"/>
        <w:rPr>
          <w:rFonts w:eastAsia="SimSun"/>
        </w:rPr>
      </w:pPr>
      <w:r>
        <w:rPr>
          <w:rFonts w:eastAsia="SimSun"/>
        </w:rPr>
        <w:tab/>
        <w:t xml:space="preserve">Where Z is the number of band(s) on which UE is performing </w:t>
      </w:r>
      <w:r>
        <w:rPr>
          <w:rFonts w:eastAsia="SimSun" w:cs="v5.0.0"/>
        </w:rPr>
        <w:t>beam failure detection</w:t>
      </w:r>
      <w:r>
        <w:rPr>
          <w:rFonts w:eastAsia="SimSun"/>
        </w:rPr>
        <w:t xml:space="preserve"> only for SCell</w:t>
      </w:r>
    </w:p>
    <w:p w14:paraId="148A97E8" w14:textId="77777777" w:rsidR="001B7E59" w:rsidRDefault="001B7E59" w:rsidP="001B7E59">
      <w:pPr>
        <w:pStyle w:val="B20"/>
        <w:rPr>
          <w:rFonts w:eastAsia="SimSun"/>
        </w:rPr>
      </w:pPr>
      <w:r>
        <w:rPr>
          <w:rFonts w:eastAsia="SimSun"/>
        </w:rPr>
        <w:t>-</w:t>
      </w:r>
      <w:r>
        <w:rPr>
          <w:rFonts w:eastAsia="SimSun"/>
        </w:rPr>
        <w:tab/>
      </w:r>
      <w:r>
        <w:rPr>
          <w:rFonts w:eastAsia="?? ??"/>
        </w:rPr>
        <w:t>P</w:t>
      </w:r>
      <w:r>
        <w:rPr>
          <w:rFonts w:eastAsia="?? ??"/>
          <w:vertAlign w:val="subscript"/>
        </w:rPr>
        <w:t>CBD</w:t>
      </w:r>
      <w:r>
        <w:rPr>
          <w:rFonts w:eastAsia="SimSun"/>
        </w:rPr>
        <w:t xml:space="preserve"> is the number of band(s) on which UE is performing </w:t>
      </w:r>
      <w:r>
        <w:rPr>
          <w:rFonts w:eastAsia="SimSun" w:cs="v5.0.0"/>
        </w:rPr>
        <w:t>candidate beam detection</w:t>
      </w:r>
      <w:r>
        <w:rPr>
          <w:rFonts w:eastAsia="SimSun"/>
        </w:rPr>
        <w:t xml:space="preserve"> only for SCell.</w:t>
      </w:r>
    </w:p>
    <w:p w14:paraId="23F2693D" w14:textId="77777777" w:rsidR="001B7E59" w:rsidRDefault="001B7E59" w:rsidP="001B7E59">
      <w:pPr>
        <w:rPr>
          <w:rFonts w:eastAsia="SimSun"/>
          <w:lang w:val="fr-FR"/>
        </w:rPr>
      </w:pPr>
      <w:r>
        <w:rPr>
          <w:rFonts w:eastAsia="SimSun"/>
          <w:lang w:val="fr-FR"/>
        </w:rPr>
        <w:t>The values of P</w:t>
      </w:r>
      <w:r>
        <w:rPr>
          <w:rFonts w:eastAsia="SimSun"/>
          <w:vertAlign w:val="subscript"/>
          <w:lang w:val="fr-FR"/>
        </w:rPr>
        <w:t xml:space="preserve">TRP </w:t>
      </w:r>
      <w:r>
        <w:rPr>
          <w:rFonts w:eastAsia="SimSun"/>
          <w:lang w:val="fr-FR"/>
        </w:rPr>
        <w:t>defined in table 8.18.6.2-2 is defined as 2, if SSB/</w:t>
      </w:r>
      <w:r>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Pr>
          <w:rFonts w:eastAsia="SimSun"/>
          <w:lang w:val="fr-FR"/>
        </w:rPr>
        <w:t xml:space="preserve"> are overlapped, else it is 1.</w:t>
      </w:r>
    </w:p>
    <w:p w14:paraId="25BC075A" w14:textId="77777777" w:rsidR="001B7E59" w:rsidRDefault="001B7E59" w:rsidP="001B7E59">
      <w:pPr>
        <w:rPr>
          <w:rFonts w:eastAsia="SimSun"/>
        </w:rPr>
      </w:pPr>
    </w:p>
    <w:p w14:paraId="3972D865" w14:textId="77777777" w:rsidR="001B7E59" w:rsidRDefault="001B7E59" w:rsidP="001B7E59">
      <w:pPr>
        <w:keepNext/>
        <w:keepLines/>
        <w:spacing w:before="60"/>
        <w:jc w:val="center"/>
        <w:rPr>
          <w:rFonts w:ascii="Arial" w:eastAsia="SimSun" w:hAnsi="Arial"/>
          <w:b/>
        </w:rPr>
      </w:pPr>
      <w:r>
        <w:rPr>
          <w:rFonts w:ascii="Arial" w:eastAsia="SimSun" w:hAnsi="Arial"/>
          <w:b/>
        </w:rPr>
        <w:t>Table 8.18.6.2-1: Evaluation period T</w:t>
      </w:r>
      <w:r>
        <w:rPr>
          <w:rFonts w:ascii="Arial" w:eastAsia="SimSun" w:hAnsi="Arial"/>
          <w:b/>
          <w:vertAlign w:val="subscript"/>
        </w:rPr>
        <w:t>Evaluate_CBD_CSI-RS</w:t>
      </w:r>
      <w:r>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732B7289" w14:textId="77777777" w:rsidTr="008A0941">
        <w:trPr>
          <w:trHeight w:val="187"/>
          <w:jc w:val="center"/>
        </w:trPr>
        <w:tc>
          <w:tcPr>
            <w:tcW w:w="2035" w:type="dxa"/>
            <w:shd w:val="clear" w:color="auto" w:fill="auto"/>
          </w:tcPr>
          <w:p w14:paraId="05E46639"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Configuration</w:t>
            </w:r>
          </w:p>
        </w:tc>
        <w:tc>
          <w:tcPr>
            <w:tcW w:w="4582" w:type="dxa"/>
            <w:shd w:val="clear" w:color="auto" w:fill="auto"/>
          </w:tcPr>
          <w:p w14:paraId="26324FC8"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EvaluateC_CBD_CSI-RS</w:t>
            </w:r>
            <w:r>
              <w:rPr>
                <w:rFonts w:ascii="Arial" w:eastAsia="SimSun" w:hAnsi="Arial"/>
                <w:b/>
                <w:sz w:val="18"/>
              </w:rPr>
              <w:t xml:space="preserve"> (ms) </w:t>
            </w:r>
          </w:p>
        </w:tc>
      </w:tr>
      <w:tr w:rsidR="001B7E59" w:rsidRPr="00213B7D" w14:paraId="4F96ABA7" w14:textId="77777777" w:rsidTr="008A0941">
        <w:trPr>
          <w:trHeight w:val="187"/>
          <w:jc w:val="center"/>
        </w:trPr>
        <w:tc>
          <w:tcPr>
            <w:tcW w:w="2035" w:type="dxa"/>
            <w:shd w:val="clear" w:color="auto" w:fill="auto"/>
          </w:tcPr>
          <w:p w14:paraId="64D5EB87" w14:textId="77777777" w:rsidR="001B7E59" w:rsidRDefault="001B7E59" w:rsidP="008A0941">
            <w:pPr>
              <w:keepNext/>
              <w:keepLines/>
              <w:spacing w:after="0"/>
              <w:jc w:val="center"/>
              <w:rPr>
                <w:rFonts w:ascii="Arial" w:eastAsia="SimSun" w:hAnsi="Arial"/>
                <w:sz w:val="18"/>
                <w:lang w:val="fr-FR"/>
              </w:rPr>
            </w:pPr>
            <w:r>
              <w:rPr>
                <w:rFonts w:ascii="Arial" w:eastAsia="SimSun" w:hAnsi="Arial"/>
                <w:sz w:val="18"/>
                <w:lang w:val="fr-FR"/>
              </w:rPr>
              <w:t xml:space="preserve">non-DRX, DRX cycle </w:t>
            </w:r>
            <w:r>
              <w:rPr>
                <w:rFonts w:ascii="Arial" w:eastAsia="SimSun" w:hAnsi="Arial" w:cs="Arial" w:hint="eastAsia"/>
                <w:sz w:val="18"/>
                <w:lang w:val="fr-FR"/>
              </w:rPr>
              <w:t>≤</w:t>
            </w:r>
            <w:r>
              <w:rPr>
                <w:rFonts w:ascii="Arial" w:eastAsia="SimSun" w:hAnsi="Arial" w:cs="Arial"/>
                <w:sz w:val="18"/>
                <w:lang w:val="fr-FR"/>
              </w:rPr>
              <w:t xml:space="preserve"> </w:t>
            </w:r>
            <w:r>
              <w:rPr>
                <w:rFonts w:ascii="Arial" w:eastAsia="SimSun" w:hAnsi="Arial"/>
                <w:sz w:val="18"/>
                <w:lang w:val="fr-FR"/>
              </w:rPr>
              <w:t>320ms</w:t>
            </w:r>
          </w:p>
        </w:tc>
        <w:tc>
          <w:tcPr>
            <w:tcW w:w="4582" w:type="dxa"/>
            <w:shd w:val="clear" w:color="auto" w:fill="auto"/>
          </w:tcPr>
          <w:p w14:paraId="7DB97A53" w14:textId="77777777" w:rsidR="001B7E59" w:rsidRDefault="001B7E59" w:rsidP="008A0941">
            <w:pPr>
              <w:keepNext/>
              <w:keepLines/>
              <w:spacing w:after="0"/>
              <w:jc w:val="center"/>
              <w:rPr>
                <w:rFonts w:ascii="Arial" w:eastAsia="SimSun" w:hAnsi="Arial"/>
                <w:sz w:val="18"/>
                <w:lang w:val="fr-FR"/>
              </w:rPr>
            </w:pPr>
            <w:r>
              <w:rPr>
                <w:rFonts w:ascii="Arial" w:eastAsia="SimSun" w:hAnsi="Arial" w:cs="v4.2.0"/>
                <w:sz w:val="18"/>
                <w:lang w:val="fr-FR"/>
              </w:rPr>
              <w:t>Max(25, Ceil(M</w:t>
            </w:r>
            <w:r>
              <w:rPr>
                <w:rFonts w:ascii="Arial" w:eastAsia="SimSun" w:hAnsi="Arial" w:cs="v4.2.0"/>
                <w:sz w:val="18"/>
                <w:vertAlign w:val="subscript"/>
                <w:lang w:val="fr-FR"/>
              </w:rPr>
              <w:t>CBD</w:t>
            </w:r>
            <w:r>
              <w:rPr>
                <w:rFonts w:ascii="Arial" w:eastAsia="SimSun" w:hAnsi="Arial" w:cs="v4.2.0"/>
                <w:sz w:val="18"/>
                <w:lang w:val="fr-FR"/>
              </w:rPr>
              <w:t xml:space="preserve"> </w:t>
            </w:r>
            <w:r>
              <w:rPr>
                <w:rFonts w:ascii="Arial" w:eastAsia="SimSun" w:hAnsi="Arial" w:cs="Arial"/>
                <w:sz w:val="18"/>
                <w:szCs w:val="18"/>
              </w:rPr>
              <w:sym w:font="Symbol" w:char="F0B4"/>
            </w:r>
            <w:r>
              <w:rPr>
                <w:rFonts w:ascii="Arial" w:eastAsia="SimSun" w:hAnsi="Arial" w:cs="Arial"/>
                <w:sz w:val="18"/>
                <w:szCs w:val="18"/>
                <w:lang w:val="fr-FR"/>
              </w:rPr>
              <w:t xml:space="preserve"> </w:t>
            </w:r>
            <w:r>
              <w:rPr>
                <w:rFonts w:ascii="Arial" w:eastAsia="SimSun" w:hAnsi="Arial" w:cs="v4.2.0"/>
                <w:sz w:val="18"/>
                <w:lang w:val="fr-FR"/>
              </w:rPr>
              <w:t>P</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P</w:t>
            </w:r>
            <w:r>
              <w:rPr>
                <w:rFonts w:ascii="Arial" w:eastAsia="SimSun" w:hAnsi="Arial"/>
                <w:sz w:val="18"/>
                <w:vertAlign w:val="subscript"/>
                <w:lang w:val="fr-FR"/>
              </w:rPr>
              <w:t>CBD</w:t>
            </w:r>
            <w:r>
              <w:rPr>
                <w:rFonts w:ascii="Arial" w:eastAsia="SimSun" w:hAnsi="Arial" w:cs="v4.2.0"/>
                <w:sz w:val="18"/>
                <w:lang w:val="fr-FR"/>
              </w:rPr>
              <w:t xml:space="preserve">) </w:t>
            </w:r>
            <w:r>
              <w:rPr>
                <w:rFonts w:ascii="Arial" w:eastAsia="SimSun" w:hAnsi="Arial" w:cs="Arial"/>
                <w:sz w:val="18"/>
                <w:szCs w:val="18"/>
              </w:rPr>
              <w:sym w:font="Symbol" w:char="F0B4"/>
            </w:r>
            <w:r>
              <w:rPr>
                <w:rFonts w:ascii="Arial" w:eastAsia="SimSun" w:hAnsi="Arial" w:cs="v4.2.0"/>
                <w:sz w:val="18"/>
                <w:lang w:val="fr-FR"/>
              </w:rPr>
              <w:t xml:space="preserve"> T</w:t>
            </w:r>
            <w:r>
              <w:rPr>
                <w:rFonts w:ascii="Arial" w:eastAsia="SimSun" w:hAnsi="Arial" w:cs="v4.2.0"/>
                <w:sz w:val="18"/>
                <w:vertAlign w:val="subscript"/>
                <w:lang w:val="fr-FR"/>
              </w:rPr>
              <w:t>CSI-RS</w:t>
            </w:r>
            <w:r>
              <w:rPr>
                <w:rFonts w:ascii="Arial" w:eastAsia="SimSun" w:hAnsi="Arial" w:cs="v4.2.0"/>
                <w:sz w:val="18"/>
                <w:lang w:val="fr-FR"/>
              </w:rPr>
              <w:t>)</w:t>
            </w:r>
          </w:p>
        </w:tc>
      </w:tr>
      <w:tr w:rsidR="001B7E59" w14:paraId="39A431F1" w14:textId="77777777" w:rsidTr="008A0941">
        <w:trPr>
          <w:trHeight w:val="187"/>
          <w:jc w:val="center"/>
        </w:trPr>
        <w:tc>
          <w:tcPr>
            <w:tcW w:w="2035" w:type="dxa"/>
            <w:shd w:val="clear" w:color="auto" w:fill="auto"/>
          </w:tcPr>
          <w:p w14:paraId="6243F5EA" w14:textId="77777777" w:rsidR="001B7E59" w:rsidRDefault="001B7E59" w:rsidP="008A0941">
            <w:pPr>
              <w:keepNext/>
              <w:keepLines/>
              <w:spacing w:after="0"/>
              <w:jc w:val="center"/>
              <w:rPr>
                <w:rFonts w:ascii="Arial" w:eastAsia="SimSun" w:hAnsi="Arial"/>
                <w:sz w:val="18"/>
              </w:rPr>
            </w:pPr>
            <w:r>
              <w:rPr>
                <w:rFonts w:ascii="Arial" w:eastAsia="SimSun" w:hAnsi="Arial"/>
                <w:sz w:val="18"/>
              </w:rPr>
              <w:t>DRX cycle &gt; 320ms</w:t>
            </w:r>
          </w:p>
        </w:tc>
        <w:tc>
          <w:tcPr>
            <w:tcW w:w="4582" w:type="dxa"/>
            <w:shd w:val="clear" w:color="auto" w:fill="auto"/>
          </w:tcPr>
          <w:p w14:paraId="643E0073" w14:textId="77777777" w:rsidR="001B7E59" w:rsidRDefault="001B7E59" w:rsidP="008A0941">
            <w:pPr>
              <w:keepNext/>
              <w:keepLines/>
              <w:spacing w:after="0"/>
              <w:jc w:val="center"/>
              <w:rPr>
                <w:rFonts w:ascii="Arial" w:eastAsia="SimSun" w:hAnsi="Arial"/>
                <w:sz w:val="18"/>
              </w:rPr>
            </w:pPr>
            <w:r>
              <w:rPr>
                <w:rFonts w:ascii="Arial" w:eastAsia="SimSun" w:hAnsi="Arial" w:cs="v4.2.0"/>
                <w:sz w:val="18"/>
              </w:rPr>
              <w:t>Ceil(M</w:t>
            </w:r>
            <w:r>
              <w:rPr>
                <w:rFonts w:ascii="Arial" w:eastAsia="SimSun" w:hAnsi="Arial" w:cs="v4.2.0"/>
                <w:sz w:val="18"/>
                <w:vertAlign w:val="subscript"/>
              </w:rPr>
              <w:t>CBD</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P</w:t>
            </w:r>
            <w:r>
              <w:rPr>
                <w:rFonts w:ascii="Arial" w:eastAsia="SimSun" w:hAnsi="Arial"/>
                <w:sz w:val="18"/>
              </w:rPr>
              <w:t xml:space="preserve"> </w:t>
            </w:r>
            <w:r>
              <w:rPr>
                <w:rFonts w:ascii="Arial" w:eastAsia="SimSun" w:hAnsi="Arial" w:cs="Arial"/>
                <w:sz w:val="18"/>
                <w:szCs w:val="18"/>
                <w:lang w:val="fr-FR"/>
              </w:rPr>
              <w:sym w:font="Symbol" w:char="F0B4"/>
            </w:r>
            <w:r>
              <w:rPr>
                <w:rFonts w:ascii="Arial" w:eastAsia="SimSun" w:hAnsi="Arial"/>
                <w:sz w:val="18"/>
              </w:rPr>
              <w:t xml:space="preserve"> P</w:t>
            </w:r>
            <w:r>
              <w:rPr>
                <w:rFonts w:ascii="Arial" w:eastAsia="SimSun" w:hAnsi="Arial"/>
                <w:sz w:val="18"/>
                <w:vertAlign w:val="subscript"/>
              </w:rPr>
              <w:t>CBD</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T</w:t>
            </w:r>
            <w:r>
              <w:rPr>
                <w:rFonts w:ascii="Arial" w:eastAsia="SimSun" w:hAnsi="Arial" w:cs="v4.2.0"/>
                <w:sz w:val="18"/>
                <w:vertAlign w:val="subscript"/>
              </w:rPr>
              <w:t>DRX</w:t>
            </w:r>
          </w:p>
        </w:tc>
      </w:tr>
      <w:tr w:rsidR="001B7E59" w14:paraId="46798699" w14:textId="77777777" w:rsidTr="008A0941">
        <w:trPr>
          <w:trHeight w:val="187"/>
          <w:jc w:val="center"/>
        </w:trPr>
        <w:tc>
          <w:tcPr>
            <w:tcW w:w="6617" w:type="dxa"/>
            <w:gridSpan w:val="2"/>
            <w:shd w:val="clear" w:color="auto" w:fill="auto"/>
          </w:tcPr>
          <w:p w14:paraId="6B1CAF2F" w14:textId="77777777" w:rsidR="001B7E59" w:rsidRDefault="001B7E59" w:rsidP="008A0941">
            <w:pPr>
              <w:keepNext/>
              <w:keepLines/>
              <w:spacing w:after="0"/>
              <w:ind w:left="851" w:hanging="851"/>
              <w:rPr>
                <w:rFonts w:ascii="Arial" w:eastAsia="SimSun" w:hAnsi="Arial" w:cs="v4.2.0"/>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SimSun" w:hAnsi="Arial"/>
                <w:sz w:val="18"/>
              </w:rPr>
              <w:t>.</w:t>
            </w:r>
            <w:r>
              <w:rPr>
                <w:rFonts w:ascii="Arial" w:eastAsia="SimSun" w:hAnsi="Arial" w:cs="v4.2.0"/>
                <w:sz w:val="18"/>
              </w:rPr>
              <w:t xml:space="preserve"> T</w:t>
            </w:r>
            <w:r>
              <w:rPr>
                <w:rFonts w:ascii="Arial" w:eastAsia="SimSun" w:hAnsi="Arial" w:cs="v4.2.0"/>
                <w:sz w:val="18"/>
                <w:vertAlign w:val="subscript"/>
              </w:rPr>
              <w:t>DRX</w:t>
            </w:r>
            <w:r>
              <w:rPr>
                <w:rFonts w:ascii="Arial" w:eastAsia="SimSun" w:hAnsi="Arial"/>
                <w:sz w:val="18"/>
              </w:rPr>
              <w:t xml:space="preserve"> is the DRX cycle length.</w:t>
            </w:r>
          </w:p>
        </w:tc>
      </w:tr>
    </w:tbl>
    <w:p w14:paraId="3F2D8468" w14:textId="77777777" w:rsidR="001B7E59" w:rsidRDefault="001B7E59" w:rsidP="001B7E59">
      <w:pPr>
        <w:rPr>
          <w:rFonts w:eastAsia="?? ??"/>
        </w:rPr>
      </w:pPr>
    </w:p>
    <w:p w14:paraId="503D680A" w14:textId="77777777" w:rsidR="001B7E59" w:rsidRDefault="001B7E59" w:rsidP="001B7E59">
      <w:pPr>
        <w:keepNext/>
        <w:keepLines/>
        <w:spacing w:before="60"/>
        <w:jc w:val="center"/>
        <w:rPr>
          <w:rFonts w:ascii="Arial" w:eastAsia="SimSun" w:hAnsi="Arial"/>
          <w:b/>
        </w:rPr>
      </w:pPr>
      <w:r>
        <w:rPr>
          <w:rFonts w:ascii="Arial" w:eastAsia="SimSun" w:hAnsi="Arial"/>
          <w:b/>
        </w:rPr>
        <w:t>Table 8.18.6.2-2: Evaluation period T</w:t>
      </w:r>
      <w:r>
        <w:rPr>
          <w:rFonts w:ascii="Arial" w:eastAsia="SimSun" w:hAnsi="Arial"/>
          <w:b/>
          <w:vertAlign w:val="subscript"/>
        </w:rPr>
        <w:t>Evaluate_CBD_CSI-RS</w:t>
      </w:r>
      <w:r>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B7E59" w14:paraId="2FD7E1AC" w14:textId="77777777" w:rsidTr="008A0941">
        <w:trPr>
          <w:trHeight w:val="187"/>
          <w:jc w:val="center"/>
        </w:trPr>
        <w:tc>
          <w:tcPr>
            <w:tcW w:w="2035" w:type="dxa"/>
            <w:shd w:val="clear" w:color="auto" w:fill="auto"/>
          </w:tcPr>
          <w:p w14:paraId="5ECD34CD"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Configuration</w:t>
            </w:r>
          </w:p>
        </w:tc>
        <w:tc>
          <w:tcPr>
            <w:tcW w:w="4582" w:type="dxa"/>
            <w:shd w:val="clear" w:color="auto" w:fill="auto"/>
          </w:tcPr>
          <w:p w14:paraId="016F8F44" w14:textId="77777777" w:rsidR="001B7E59" w:rsidRDefault="001B7E59" w:rsidP="008A0941">
            <w:pPr>
              <w:keepNext/>
              <w:keepLines/>
              <w:spacing w:after="0"/>
              <w:jc w:val="center"/>
              <w:rPr>
                <w:rFonts w:ascii="Arial" w:eastAsia="SimSun" w:hAnsi="Arial"/>
                <w:b/>
                <w:sz w:val="18"/>
              </w:rPr>
            </w:pPr>
            <w:r>
              <w:rPr>
                <w:rFonts w:ascii="Arial" w:eastAsia="SimSun" w:hAnsi="Arial"/>
                <w:b/>
                <w:sz w:val="18"/>
              </w:rPr>
              <w:t>T</w:t>
            </w:r>
            <w:r>
              <w:rPr>
                <w:rFonts w:ascii="Arial" w:eastAsia="SimSun" w:hAnsi="Arial"/>
                <w:b/>
                <w:sz w:val="18"/>
                <w:vertAlign w:val="subscript"/>
              </w:rPr>
              <w:t>Evaluate_CBD_CSI-RS</w:t>
            </w:r>
            <w:r>
              <w:rPr>
                <w:rFonts w:ascii="Arial" w:eastAsia="SimSun" w:hAnsi="Arial"/>
                <w:b/>
                <w:sz w:val="18"/>
              </w:rPr>
              <w:t xml:space="preserve"> (ms) </w:t>
            </w:r>
          </w:p>
        </w:tc>
      </w:tr>
      <w:tr w:rsidR="001B7E59" w:rsidRPr="00213B7D" w14:paraId="37DF7809" w14:textId="77777777" w:rsidTr="008A0941">
        <w:trPr>
          <w:trHeight w:val="187"/>
          <w:jc w:val="center"/>
        </w:trPr>
        <w:tc>
          <w:tcPr>
            <w:tcW w:w="2035" w:type="dxa"/>
            <w:shd w:val="clear" w:color="auto" w:fill="auto"/>
          </w:tcPr>
          <w:p w14:paraId="07F93F48" w14:textId="77777777" w:rsidR="001B7E59" w:rsidRDefault="001B7E59" w:rsidP="008A0941">
            <w:pPr>
              <w:keepNext/>
              <w:keepLines/>
              <w:spacing w:after="0"/>
              <w:jc w:val="center"/>
              <w:rPr>
                <w:rFonts w:ascii="Arial" w:eastAsia="SimSun" w:hAnsi="Arial"/>
                <w:sz w:val="18"/>
                <w:lang w:val="fr-FR"/>
              </w:rPr>
            </w:pPr>
            <w:r>
              <w:rPr>
                <w:rFonts w:ascii="Arial" w:eastAsia="SimSun" w:hAnsi="Arial"/>
                <w:sz w:val="18"/>
                <w:lang w:val="fr-FR"/>
              </w:rPr>
              <w:t xml:space="preserve">non-DRX, DRX cycle </w:t>
            </w:r>
            <w:r>
              <w:rPr>
                <w:rFonts w:ascii="Arial" w:eastAsia="SimSun" w:hAnsi="Arial" w:cs="Arial" w:hint="eastAsia"/>
                <w:sz w:val="18"/>
                <w:lang w:val="fr-FR"/>
              </w:rPr>
              <w:t>≤</w:t>
            </w:r>
            <w:r>
              <w:rPr>
                <w:rFonts w:ascii="Arial" w:eastAsia="SimSun" w:hAnsi="Arial" w:cs="Arial"/>
                <w:sz w:val="18"/>
                <w:lang w:val="fr-FR"/>
              </w:rPr>
              <w:t xml:space="preserve"> </w:t>
            </w:r>
            <w:r>
              <w:rPr>
                <w:rFonts w:ascii="Arial" w:eastAsia="SimSun" w:hAnsi="Arial"/>
                <w:sz w:val="18"/>
                <w:lang w:val="fr-FR"/>
              </w:rPr>
              <w:t>320ms</w:t>
            </w:r>
          </w:p>
        </w:tc>
        <w:tc>
          <w:tcPr>
            <w:tcW w:w="4582" w:type="dxa"/>
            <w:shd w:val="clear" w:color="auto" w:fill="auto"/>
          </w:tcPr>
          <w:p w14:paraId="7FFD6A2F" w14:textId="77777777" w:rsidR="001B7E59" w:rsidRDefault="001B7E59" w:rsidP="008A0941">
            <w:pPr>
              <w:keepNext/>
              <w:keepLines/>
              <w:spacing w:after="0"/>
              <w:jc w:val="center"/>
              <w:rPr>
                <w:rFonts w:ascii="Arial" w:eastAsia="SimSun" w:hAnsi="Arial"/>
                <w:sz w:val="18"/>
                <w:lang w:val="fr-FR"/>
              </w:rPr>
            </w:pPr>
            <w:r>
              <w:rPr>
                <w:rFonts w:ascii="Arial" w:eastAsia="SimSun" w:hAnsi="Arial" w:cs="v4.2.0"/>
                <w:sz w:val="18"/>
                <w:lang w:val="fr-FR"/>
              </w:rPr>
              <w:t>Max(25, Ceil(M</w:t>
            </w:r>
            <w:r>
              <w:rPr>
                <w:rFonts w:ascii="Arial" w:eastAsia="SimSun" w:hAnsi="Arial" w:cs="v4.2.0"/>
                <w:sz w:val="18"/>
                <w:vertAlign w:val="subscript"/>
                <w:lang w:val="fr-FR"/>
              </w:rPr>
              <w:t>CBD</w:t>
            </w:r>
            <w:r>
              <w:rPr>
                <w:rFonts w:ascii="Arial" w:eastAsia="SimSun" w:hAnsi="Arial" w:cs="v4.2.0"/>
                <w:sz w:val="18"/>
                <w:lang w:val="fr-FR"/>
              </w:rPr>
              <w:t xml:space="preserve"> </w:t>
            </w:r>
            <w:r>
              <w:rPr>
                <w:rFonts w:ascii="Arial" w:eastAsia="SimSun" w:hAnsi="Arial" w:cs="Arial"/>
                <w:sz w:val="18"/>
                <w:szCs w:val="18"/>
              </w:rPr>
              <w:sym w:font="Symbol" w:char="F0B4"/>
            </w:r>
            <w:r>
              <w:rPr>
                <w:rFonts w:ascii="Arial" w:eastAsia="SimSun" w:hAnsi="Arial" w:cs="Arial"/>
                <w:sz w:val="18"/>
                <w:szCs w:val="18"/>
                <w:lang w:val="fr-FR"/>
              </w:rPr>
              <w:t xml:space="preserve"> </w:t>
            </w:r>
            <w:r>
              <w:rPr>
                <w:rFonts w:ascii="Arial" w:eastAsia="SimSun" w:hAnsi="Arial" w:cs="v4.2.0"/>
                <w:sz w:val="18"/>
                <w:lang w:val="fr-FR"/>
              </w:rPr>
              <w:t xml:space="preserve">P </w:t>
            </w:r>
            <w:r>
              <w:rPr>
                <w:rFonts w:ascii="Arial" w:eastAsia="SimSun" w:hAnsi="Arial" w:cs="Arial"/>
                <w:sz w:val="18"/>
                <w:szCs w:val="18"/>
              </w:rPr>
              <w:sym w:font="Symbol" w:char="F0B4"/>
            </w:r>
            <w:r>
              <w:rPr>
                <w:rFonts w:ascii="Arial" w:eastAsia="SimSun" w:hAnsi="Arial" w:cs="Arial"/>
                <w:sz w:val="18"/>
                <w:szCs w:val="18"/>
                <w:lang w:val="fr-FR"/>
              </w:rPr>
              <w:t xml:space="preserve"> </w:t>
            </w:r>
            <w:r>
              <w:rPr>
                <w:rFonts w:ascii="Arial" w:eastAsia="SimSun" w:hAnsi="Arial" w:cs="v4.2.0"/>
                <w:sz w:val="18"/>
                <w:lang w:val="fr-FR"/>
              </w:rPr>
              <w:t>N</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P</w:t>
            </w:r>
            <w:r>
              <w:rPr>
                <w:rFonts w:ascii="Arial" w:eastAsia="SimSun" w:hAnsi="Arial"/>
                <w:sz w:val="18"/>
                <w:vertAlign w:val="subscript"/>
                <w:lang w:val="fr-FR"/>
              </w:rPr>
              <w:t>CBD</w:t>
            </w:r>
            <w:r>
              <w:rPr>
                <w:rFonts w:ascii="Arial" w:eastAsia="SimSun" w:hAnsi="Arial"/>
                <w:sz w:val="18"/>
                <w:lang w:val="fr-FR"/>
              </w:rPr>
              <w:t xml:space="preserve"> </w:t>
            </w:r>
            <w:r>
              <w:rPr>
                <w:rFonts w:ascii="Arial" w:eastAsia="SimSun" w:hAnsi="Arial" w:cs="Arial"/>
                <w:sz w:val="18"/>
                <w:szCs w:val="18"/>
                <w:lang w:val="fr-FR"/>
              </w:rPr>
              <w:sym w:font="Symbol" w:char="F0B4"/>
            </w:r>
            <w:r>
              <w:rPr>
                <w:rFonts w:ascii="Arial" w:eastAsia="SimSun" w:hAnsi="Arial"/>
                <w:sz w:val="18"/>
                <w:lang w:val="fr-FR"/>
              </w:rPr>
              <w:t xml:space="preserve"> </w:t>
            </w:r>
            <w:r>
              <w:rPr>
                <w:rFonts w:ascii="Arial" w:hAnsi="Arial"/>
                <w:sz w:val="18"/>
                <w:lang w:val="fr-FR"/>
              </w:rPr>
              <w:t>P</w:t>
            </w:r>
            <w:r>
              <w:rPr>
                <w:rFonts w:ascii="Arial" w:hAnsi="Arial"/>
                <w:sz w:val="18"/>
                <w:vertAlign w:val="subscript"/>
                <w:lang w:val="fr-FR"/>
              </w:rPr>
              <w:t>TRP</w:t>
            </w:r>
            <w:r>
              <w:rPr>
                <w:rFonts w:ascii="Arial" w:eastAsia="SimSun" w:hAnsi="Arial" w:cs="v4.2.0"/>
                <w:sz w:val="18"/>
                <w:lang w:val="fr-FR"/>
              </w:rPr>
              <w:t xml:space="preserve">) </w:t>
            </w:r>
            <w:r>
              <w:rPr>
                <w:rFonts w:ascii="Arial" w:eastAsia="SimSun" w:hAnsi="Arial" w:cs="Arial"/>
                <w:sz w:val="18"/>
                <w:szCs w:val="18"/>
              </w:rPr>
              <w:sym w:font="Symbol" w:char="F0B4"/>
            </w:r>
            <w:r>
              <w:rPr>
                <w:rFonts w:ascii="Arial" w:eastAsia="SimSun" w:hAnsi="Arial" w:cs="v4.2.0"/>
                <w:sz w:val="18"/>
                <w:lang w:val="fr-FR"/>
              </w:rPr>
              <w:t xml:space="preserve"> T</w:t>
            </w:r>
            <w:r>
              <w:rPr>
                <w:rFonts w:ascii="Arial" w:eastAsia="SimSun" w:hAnsi="Arial" w:cs="v4.2.0"/>
                <w:sz w:val="18"/>
                <w:vertAlign w:val="subscript"/>
                <w:lang w:val="fr-FR"/>
              </w:rPr>
              <w:t>CSI-RS</w:t>
            </w:r>
            <w:r>
              <w:rPr>
                <w:rFonts w:ascii="Arial" w:eastAsia="SimSun" w:hAnsi="Arial" w:cs="v4.2.0"/>
                <w:sz w:val="18"/>
                <w:lang w:val="fr-FR"/>
              </w:rPr>
              <w:t>)</w:t>
            </w:r>
          </w:p>
        </w:tc>
      </w:tr>
      <w:tr w:rsidR="001B7E59" w14:paraId="298FD973" w14:textId="77777777" w:rsidTr="008A0941">
        <w:trPr>
          <w:trHeight w:val="187"/>
          <w:jc w:val="center"/>
        </w:trPr>
        <w:tc>
          <w:tcPr>
            <w:tcW w:w="2035" w:type="dxa"/>
            <w:shd w:val="clear" w:color="auto" w:fill="auto"/>
          </w:tcPr>
          <w:p w14:paraId="130CC32B" w14:textId="77777777" w:rsidR="001B7E59" w:rsidRDefault="001B7E59" w:rsidP="008A0941">
            <w:pPr>
              <w:keepNext/>
              <w:keepLines/>
              <w:spacing w:after="0"/>
              <w:jc w:val="center"/>
              <w:rPr>
                <w:rFonts w:ascii="Arial" w:eastAsia="SimSun" w:hAnsi="Arial"/>
                <w:sz w:val="18"/>
              </w:rPr>
            </w:pPr>
            <w:r>
              <w:rPr>
                <w:rFonts w:ascii="Arial" w:eastAsia="SimSun" w:hAnsi="Arial"/>
                <w:sz w:val="18"/>
              </w:rPr>
              <w:t>DRX cycle &gt; 320ms</w:t>
            </w:r>
          </w:p>
        </w:tc>
        <w:tc>
          <w:tcPr>
            <w:tcW w:w="4582" w:type="dxa"/>
            <w:shd w:val="clear" w:color="auto" w:fill="auto"/>
          </w:tcPr>
          <w:p w14:paraId="6BA8108D" w14:textId="77777777" w:rsidR="001B7E59" w:rsidRDefault="001B7E59" w:rsidP="008A0941">
            <w:pPr>
              <w:keepNext/>
              <w:keepLines/>
              <w:spacing w:after="0"/>
              <w:jc w:val="center"/>
              <w:rPr>
                <w:rFonts w:ascii="Arial" w:eastAsia="SimSun" w:hAnsi="Arial"/>
                <w:sz w:val="18"/>
              </w:rPr>
            </w:pPr>
            <w:r>
              <w:rPr>
                <w:rFonts w:ascii="Arial" w:eastAsia="SimSun" w:hAnsi="Arial" w:cs="v4.2.0"/>
                <w:sz w:val="18"/>
              </w:rPr>
              <w:t>Ceil(M</w:t>
            </w:r>
            <w:r>
              <w:rPr>
                <w:rFonts w:ascii="Arial" w:eastAsia="SimSun" w:hAnsi="Arial" w:cs="v4.2.0"/>
                <w:sz w:val="18"/>
                <w:vertAlign w:val="subscript"/>
              </w:rPr>
              <w:t>CBD</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 xml:space="preserve">P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N</w:t>
            </w:r>
            <w:r>
              <w:rPr>
                <w:rFonts w:ascii="Arial" w:eastAsia="SimSun" w:hAnsi="Arial"/>
                <w:sz w:val="18"/>
              </w:rPr>
              <w:t xml:space="preserve"> </w:t>
            </w:r>
            <w:r>
              <w:rPr>
                <w:rFonts w:ascii="Arial" w:eastAsia="SimSun" w:hAnsi="Arial" w:cs="Arial"/>
                <w:sz w:val="18"/>
                <w:szCs w:val="18"/>
                <w:lang w:val="fr-FR"/>
              </w:rPr>
              <w:sym w:font="Symbol" w:char="F0B4"/>
            </w:r>
            <w:r>
              <w:rPr>
                <w:rFonts w:ascii="Arial" w:eastAsia="SimSun" w:hAnsi="Arial"/>
                <w:sz w:val="18"/>
              </w:rPr>
              <w:t xml:space="preserve"> P</w:t>
            </w:r>
            <w:r>
              <w:rPr>
                <w:rFonts w:ascii="Arial" w:eastAsia="SimSun" w:hAnsi="Arial"/>
                <w:sz w:val="18"/>
                <w:vertAlign w:val="subscript"/>
              </w:rPr>
              <w:t>CBD</w:t>
            </w:r>
            <w:r>
              <w:rPr>
                <w:rFonts w:ascii="Arial" w:eastAsia="SimSun" w:hAnsi="Arial"/>
                <w:sz w:val="18"/>
              </w:rPr>
              <w:t xml:space="preserve"> </w:t>
            </w:r>
            <w:r>
              <w:rPr>
                <w:rFonts w:ascii="Arial" w:eastAsia="SimSun" w:hAnsi="Arial" w:cs="Arial"/>
                <w:sz w:val="18"/>
                <w:szCs w:val="18"/>
                <w:lang w:val="fr-FR"/>
              </w:rPr>
              <w:sym w:font="Symbol" w:char="F0B4"/>
            </w:r>
            <w:r>
              <w:rPr>
                <w:rFonts w:ascii="Arial" w:eastAsia="SimSun" w:hAnsi="Arial"/>
                <w:sz w:val="18"/>
              </w:rPr>
              <w:t xml:space="preserve"> </w:t>
            </w:r>
            <w:r>
              <w:rPr>
                <w:rFonts w:ascii="Arial" w:hAnsi="Arial"/>
                <w:sz w:val="18"/>
                <w:lang w:val="fr-FR"/>
              </w:rPr>
              <w:t>P</w:t>
            </w:r>
            <w:r>
              <w:rPr>
                <w:rFonts w:ascii="Arial" w:hAnsi="Arial"/>
                <w:sz w:val="18"/>
                <w:vertAlign w:val="subscript"/>
                <w:lang w:val="fr-FR"/>
              </w:rPr>
              <w:t>TRP</w:t>
            </w:r>
            <w:r>
              <w:rPr>
                <w:rFonts w:ascii="Arial" w:eastAsia="SimSun" w:hAnsi="Arial" w:cs="v4.2.0"/>
                <w:sz w:val="18"/>
              </w:rPr>
              <w:t xml:space="preserve">) </w:t>
            </w:r>
            <w:r>
              <w:rPr>
                <w:rFonts w:ascii="Arial" w:eastAsia="SimSun" w:hAnsi="Arial" w:cs="Arial"/>
                <w:sz w:val="18"/>
                <w:szCs w:val="18"/>
              </w:rPr>
              <w:sym w:font="Symbol" w:char="F0B4"/>
            </w:r>
            <w:r>
              <w:rPr>
                <w:rFonts w:ascii="Arial" w:eastAsia="SimSun" w:hAnsi="Arial" w:cs="Arial"/>
                <w:sz w:val="18"/>
                <w:szCs w:val="18"/>
              </w:rPr>
              <w:t xml:space="preserve"> </w:t>
            </w:r>
            <w:r>
              <w:rPr>
                <w:rFonts w:ascii="Arial" w:eastAsia="SimSun" w:hAnsi="Arial" w:cs="v4.2.0"/>
                <w:sz w:val="18"/>
              </w:rPr>
              <w:t>T</w:t>
            </w:r>
            <w:r>
              <w:rPr>
                <w:rFonts w:ascii="Arial" w:eastAsia="SimSun" w:hAnsi="Arial" w:cs="v4.2.0"/>
                <w:sz w:val="18"/>
                <w:vertAlign w:val="subscript"/>
              </w:rPr>
              <w:t>DRX</w:t>
            </w:r>
          </w:p>
        </w:tc>
      </w:tr>
      <w:tr w:rsidR="001B7E59" w14:paraId="26681751" w14:textId="77777777" w:rsidTr="008A0941">
        <w:trPr>
          <w:trHeight w:val="187"/>
          <w:jc w:val="center"/>
        </w:trPr>
        <w:tc>
          <w:tcPr>
            <w:tcW w:w="6617" w:type="dxa"/>
            <w:gridSpan w:val="2"/>
            <w:shd w:val="clear" w:color="auto" w:fill="auto"/>
          </w:tcPr>
          <w:p w14:paraId="0E95DDBB" w14:textId="77777777" w:rsidR="001B7E59" w:rsidRDefault="001B7E59" w:rsidP="008A0941">
            <w:pPr>
              <w:keepNext/>
              <w:keepLines/>
              <w:spacing w:after="0"/>
              <w:ind w:left="851" w:hanging="851"/>
              <w:rPr>
                <w:rFonts w:ascii="Arial" w:eastAsia="SimSun" w:hAnsi="Arial" w:cs="v4.2.0"/>
                <w:sz w:val="18"/>
              </w:rPr>
            </w:pPr>
            <w:r>
              <w:rPr>
                <w:rFonts w:ascii="Arial" w:eastAsia="SimSun" w:hAnsi="Arial"/>
                <w:sz w:val="18"/>
              </w:rPr>
              <w:t>Note:</w:t>
            </w:r>
            <w:r>
              <w:rPr>
                <w:rFonts w:ascii="Arial" w:eastAsia="SimSun" w:hAnsi="Arial"/>
                <w:sz w:val="28"/>
              </w:rPr>
              <w:tab/>
            </w:r>
            <w:r>
              <w:rPr>
                <w:rFonts w:ascii="Arial" w:eastAsia="SimSun" w:hAnsi="Arial" w:cs="v4.2.0"/>
                <w:sz w:val="18"/>
              </w:rPr>
              <w:t>T</w:t>
            </w:r>
            <w:r>
              <w:rPr>
                <w:rFonts w:ascii="Arial" w:eastAsia="SimSun" w:hAnsi="Arial" w:cs="v4.2.0"/>
                <w:sz w:val="18"/>
                <w:vertAlign w:val="subscript"/>
              </w:rPr>
              <w:t>CSI-RS</w:t>
            </w:r>
            <w:r>
              <w:rPr>
                <w:rFonts w:ascii="Arial" w:eastAsia="SimSun" w:hAnsi="Arial"/>
                <w:sz w:val="18"/>
              </w:rPr>
              <w:t xml:space="preserve"> is the periodicity of CSI-RS resource in the two sets </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Pr>
                <w:rFonts w:ascii="Arial" w:eastAsia="SimSun" w:hAnsi="Arial"/>
                <w:sz w:val="18"/>
              </w:rPr>
              <w:t>.</w:t>
            </w:r>
            <w:r>
              <w:rPr>
                <w:rFonts w:ascii="Arial" w:eastAsia="SimSun" w:hAnsi="Arial" w:cs="v4.2.0"/>
                <w:sz w:val="18"/>
              </w:rPr>
              <w:t xml:space="preserve"> T</w:t>
            </w:r>
            <w:r>
              <w:rPr>
                <w:rFonts w:ascii="Arial" w:eastAsia="SimSun" w:hAnsi="Arial" w:cs="v4.2.0"/>
                <w:sz w:val="18"/>
                <w:vertAlign w:val="subscript"/>
              </w:rPr>
              <w:t>DRX</w:t>
            </w:r>
            <w:r>
              <w:rPr>
                <w:rFonts w:ascii="Arial" w:eastAsia="SimSun" w:hAnsi="Arial"/>
                <w:sz w:val="18"/>
              </w:rPr>
              <w:t xml:space="preserve"> is the DRX cycle length.</w:t>
            </w:r>
          </w:p>
        </w:tc>
      </w:tr>
    </w:tbl>
    <w:p w14:paraId="025343BD" w14:textId="77777777" w:rsidR="001B7E59" w:rsidRDefault="001B7E59" w:rsidP="001B7E59"/>
    <w:p w14:paraId="479FF022" w14:textId="5B97C2AB"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AFDE0" w14:textId="77777777" w:rsidR="00D87724" w:rsidRDefault="00D87724">
      <w:r>
        <w:separator/>
      </w:r>
    </w:p>
  </w:endnote>
  <w:endnote w:type="continuationSeparator" w:id="0">
    <w:p w14:paraId="4B4AEFD8" w14:textId="77777777" w:rsidR="00D87724" w:rsidRDefault="00D8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B0DE1" w14:textId="77777777" w:rsidR="00D87724" w:rsidRDefault="00D87724">
      <w:r>
        <w:separator/>
      </w:r>
    </w:p>
  </w:footnote>
  <w:footnote w:type="continuationSeparator" w:id="0">
    <w:p w14:paraId="5BE798E7" w14:textId="77777777" w:rsidR="00D87724" w:rsidRDefault="00D8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29"/>
  </w:num>
  <w:num w:numId="2" w16cid:durableId="745029649">
    <w:abstractNumId w:val="21"/>
  </w:num>
  <w:num w:numId="3" w16cid:durableId="479931769">
    <w:abstractNumId w:val="28"/>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6"/>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3"/>
  </w:num>
  <w:num w:numId="14" w16cid:durableId="429200347">
    <w:abstractNumId w:val="27"/>
  </w:num>
  <w:num w:numId="15" w16cid:durableId="517348668">
    <w:abstractNumId w:val="7"/>
  </w:num>
  <w:num w:numId="16" w16cid:durableId="914238520">
    <w:abstractNumId w:val="30"/>
  </w:num>
  <w:num w:numId="17" w16cid:durableId="1779181063">
    <w:abstractNumId w:val="22"/>
  </w:num>
  <w:num w:numId="18" w16cid:durableId="900822099">
    <w:abstractNumId w:val="14"/>
  </w:num>
  <w:num w:numId="19" w16cid:durableId="888884786">
    <w:abstractNumId w:val="3"/>
  </w:num>
  <w:num w:numId="20" w16cid:durableId="74284829">
    <w:abstractNumId w:val="17"/>
  </w:num>
  <w:num w:numId="21" w16cid:durableId="1024283828">
    <w:abstractNumId w:val="24"/>
  </w:num>
  <w:num w:numId="22" w16cid:durableId="1290932865">
    <w:abstractNumId w:val="20"/>
  </w:num>
  <w:num w:numId="23" w16cid:durableId="931428066">
    <w:abstractNumId w:val="11"/>
  </w:num>
  <w:num w:numId="24" w16cid:durableId="454451037">
    <w:abstractNumId w:val="19"/>
  </w:num>
  <w:num w:numId="25" w16cid:durableId="220412846">
    <w:abstractNumId w:val="2"/>
  </w:num>
  <w:num w:numId="26" w16cid:durableId="227150256">
    <w:abstractNumId w:val="15"/>
  </w:num>
  <w:num w:numId="27" w16cid:durableId="427584517">
    <w:abstractNumId w:val="1"/>
  </w:num>
  <w:num w:numId="28" w16cid:durableId="1772041289">
    <w:abstractNumId w:val="25"/>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18"/>
  </w:num>
  <w:num w:numId="33" w16cid:durableId="3481411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Qian Yang">
    <w15:presenceInfo w15:providerId="None" w15:userId="Qian Yang"/>
  </w15:person>
  <w15:person w15:author="OPPO-Roy">
    <w15:presenceInfo w15:providerId="None" w15:userId="OPPO-Roy"/>
  </w15:person>
  <w15:person w15:author="Nokia">
    <w15:presenceInfo w15:providerId="None" w15:userId="Nokia"/>
  </w15:person>
  <w15:person w15:author="00071046">
    <w15:presenceInfo w15:providerId="None" w15:userId="00071046"/>
  </w15:person>
  <w15:person w15:author="Venkatarao Gonuguntla">
    <w15:presenceInfo w15:providerId="AD" w15:userId="S::venkatarao.gonuguntla@ericsson.com::b5e97f39-eb66-4eb9-80d9-4639ad0f0e4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1092D"/>
    <w:rsid w:val="0001727C"/>
    <w:rsid w:val="00022E4A"/>
    <w:rsid w:val="00027644"/>
    <w:rsid w:val="00064008"/>
    <w:rsid w:val="000731B6"/>
    <w:rsid w:val="000A6394"/>
    <w:rsid w:val="000B21B3"/>
    <w:rsid w:val="000B7FED"/>
    <w:rsid w:val="000C038A"/>
    <w:rsid w:val="000C6598"/>
    <w:rsid w:val="000D44B3"/>
    <w:rsid w:val="00103B96"/>
    <w:rsid w:val="00121683"/>
    <w:rsid w:val="0012255F"/>
    <w:rsid w:val="0014474E"/>
    <w:rsid w:val="00145D43"/>
    <w:rsid w:val="001464E7"/>
    <w:rsid w:val="001501A5"/>
    <w:rsid w:val="0017283B"/>
    <w:rsid w:val="00177501"/>
    <w:rsid w:val="0019258B"/>
    <w:rsid w:val="00192C46"/>
    <w:rsid w:val="001A08B3"/>
    <w:rsid w:val="001A0FB3"/>
    <w:rsid w:val="001A1497"/>
    <w:rsid w:val="001A7B60"/>
    <w:rsid w:val="001B52F0"/>
    <w:rsid w:val="001B5ADC"/>
    <w:rsid w:val="001B7A65"/>
    <w:rsid w:val="001B7E59"/>
    <w:rsid w:val="001C5E20"/>
    <w:rsid w:val="001D5220"/>
    <w:rsid w:val="001D725B"/>
    <w:rsid w:val="001E2452"/>
    <w:rsid w:val="001E41F3"/>
    <w:rsid w:val="001F5884"/>
    <w:rsid w:val="00213B7D"/>
    <w:rsid w:val="00223701"/>
    <w:rsid w:val="0022428A"/>
    <w:rsid w:val="0026004D"/>
    <w:rsid w:val="002640DD"/>
    <w:rsid w:val="002749F8"/>
    <w:rsid w:val="00275D12"/>
    <w:rsid w:val="00284FEB"/>
    <w:rsid w:val="002860C4"/>
    <w:rsid w:val="002B1BA4"/>
    <w:rsid w:val="002B39B7"/>
    <w:rsid w:val="002B5741"/>
    <w:rsid w:val="002C7CAF"/>
    <w:rsid w:val="002D3431"/>
    <w:rsid w:val="002E472E"/>
    <w:rsid w:val="002F0A8C"/>
    <w:rsid w:val="00305409"/>
    <w:rsid w:val="003609EF"/>
    <w:rsid w:val="0036231A"/>
    <w:rsid w:val="00374AE4"/>
    <w:rsid w:val="00374DD4"/>
    <w:rsid w:val="00380A72"/>
    <w:rsid w:val="003A3748"/>
    <w:rsid w:val="003C53B1"/>
    <w:rsid w:val="003E1A36"/>
    <w:rsid w:val="00404988"/>
    <w:rsid w:val="00410371"/>
    <w:rsid w:val="00415F7F"/>
    <w:rsid w:val="00421517"/>
    <w:rsid w:val="0042394C"/>
    <w:rsid w:val="004241E4"/>
    <w:rsid w:val="004242F1"/>
    <w:rsid w:val="00451829"/>
    <w:rsid w:val="00462633"/>
    <w:rsid w:val="004B6B79"/>
    <w:rsid w:val="004B75B7"/>
    <w:rsid w:val="00506D0A"/>
    <w:rsid w:val="005141D9"/>
    <w:rsid w:val="0051580D"/>
    <w:rsid w:val="005219CA"/>
    <w:rsid w:val="00547111"/>
    <w:rsid w:val="00547B32"/>
    <w:rsid w:val="00552F04"/>
    <w:rsid w:val="00560102"/>
    <w:rsid w:val="00570B89"/>
    <w:rsid w:val="00592D74"/>
    <w:rsid w:val="005B125A"/>
    <w:rsid w:val="005B28BC"/>
    <w:rsid w:val="005E1F53"/>
    <w:rsid w:val="005E2C44"/>
    <w:rsid w:val="005F7FCA"/>
    <w:rsid w:val="0060615D"/>
    <w:rsid w:val="00621188"/>
    <w:rsid w:val="006257ED"/>
    <w:rsid w:val="00646C2E"/>
    <w:rsid w:val="00653DE4"/>
    <w:rsid w:val="00660A26"/>
    <w:rsid w:val="00665C47"/>
    <w:rsid w:val="0066734B"/>
    <w:rsid w:val="00680486"/>
    <w:rsid w:val="00693AA5"/>
    <w:rsid w:val="00695808"/>
    <w:rsid w:val="006B46FB"/>
    <w:rsid w:val="006C0DCC"/>
    <w:rsid w:val="006C493D"/>
    <w:rsid w:val="006D0C16"/>
    <w:rsid w:val="006E21FB"/>
    <w:rsid w:val="006F0370"/>
    <w:rsid w:val="00701A9E"/>
    <w:rsid w:val="00704285"/>
    <w:rsid w:val="0073758D"/>
    <w:rsid w:val="00744742"/>
    <w:rsid w:val="00747664"/>
    <w:rsid w:val="00754634"/>
    <w:rsid w:val="00772B67"/>
    <w:rsid w:val="00777BC0"/>
    <w:rsid w:val="00792342"/>
    <w:rsid w:val="007977A8"/>
    <w:rsid w:val="007B02CB"/>
    <w:rsid w:val="007B512A"/>
    <w:rsid w:val="007B5C92"/>
    <w:rsid w:val="007B7C07"/>
    <w:rsid w:val="007C1C7E"/>
    <w:rsid w:val="007C2097"/>
    <w:rsid w:val="007C2458"/>
    <w:rsid w:val="007D037C"/>
    <w:rsid w:val="007D31FC"/>
    <w:rsid w:val="007D6A07"/>
    <w:rsid w:val="007F7259"/>
    <w:rsid w:val="008040A8"/>
    <w:rsid w:val="00807EE2"/>
    <w:rsid w:val="008111A4"/>
    <w:rsid w:val="00812067"/>
    <w:rsid w:val="00813940"/>
    <w:rsid w:val="00813F95"/>
    <w:rsid w:val="008279FA"/>
    <w:rsid w:val="00834B82"/>
    <w:rsid w:val="008626E7"/>
    <w:rsid w:val="00870EE7"/>
    <w:rsid w:val="0088267A"/>
    <w:rsid w:val="008844D5"/>
    <w:rsid w:val="008863B9"/>
    <w:rsid w:val="008A45A6"/>
    <w:rsid w:val="008C58FA"/>
    <w:rsid w:val="008D3CCC"/>
    <w:rsid w:val="008F3789"/>
    <w:rsid w:val="008F451C"/>
    <w:rsid w:val="008F47DD"/>
    <w:rsid w:val="008F686C"/>
    <w:rsid w:val="009148DE"/>
    <w:rsid w:val="00934DE4"/>
    <w:rsid w:val="00941E30"/>
    <w:rsid w:val="00944995"/>
    <w:rsid w:val="00972957"/>
    <w:rsid w:val="009777D9"/>
    <w:rsid w:val="00991B88"/>
    <w:rsid w:val="009A5753"/>
    <w:rsid w:val="009A579D"/>
    <w:rsid w:val="009C6794"/>
    <w:rsid w:val="009D2CB0"/>
    <w:rsid w:val="009D32A7"/>
    <w:rsid w:val="009E3297"/>
    <w:rsid w:val="009E38BB"/>
    <w:rsid w:val="009F734F"/>
    <w:rsid w:val="00A20C86"/>
    <w:rsid w:val="00A246B6"/>
    <w:rsid w:val="00A33784"/>
    <w:rsid w:val="00A47E70"/>
    <w:rsid w:val="00A50CF0"/>
    <w:rsid w:val="00A511FE"/>
    <w:rsid w:val="00A70DA4"/>
    <w:rsid w:val="00A7174D"/>
    <w:rsid w:val="00A7671C"/>
    <w:rsid w:val="00A86B70"/>
    <w:rsid w:val="00AA08B2"/>
    <w:rsid w:val="00AA2CBC"/>
    <w:rsid w:val="00AA6034"/>
    <w:rsid w:val="00AA7014"/>
    <w:rsid w:val="00AB02D7"/>
    <w:rsid w:val="00AB0D9C"/>
    <w:rsid w:val="00AB5BDD"/>
    <w:rsid w:val="00AC5820"/>
    <w:rsid w:val="00AD1CD8"/>
    <w:rsid w:val="00AD29CC"/>
    <w:rsid w:val="00AF299B"/>
    <w:rsid w:val="00B06AD8"/>
    <w:rsid w:val="00B258BB"/>
    <w:rsid w:val="00B411EA"/>
    <w:rsid w:val="00B67B97"/>
    <w:rsid w:val="00B85811"/>
    <w:rsid w:val="00B863B6"/>
    <w:rsid w:val="00B90255"/>
    <w:rsid w:val="00B968C8"/>
    <w:rsid w:val="00BA3EC5"/>
    <w:rsid w:val="00BA51D9"/>
    <w:rsid w:val="00BB04F2"/>
    <w:rsid w:val="00BB4835"/>
    <w:rsid w:val="00BB5DFC"/>
    <w:rsid w:val="00BD0D1F"/>
    <w:rsid w:val="00BD279D"/>
    <w:rsid w:val="00BD516F"/>
    <w:rsid w:val="00BD6BB8"/>
    <w:rsid w:val="00BF3BDD"/>
    <w:rsid w:val="00BF672F"/>
    <w:rsid w:val="00C31054"/>
    <w:rsid w:val="00C41649"/>
    <w:rsid w:val="00C66BA2"/>
    <w:rsid w:val="00C870F6"/>
    <w:rsid w:val="00C95985"/>
    <w:rsid w:val="00CA2B7B"/>
    <w:rsid w:val="00CC5026"/>
    <w:rsid w:val="00CC68D0"/>
    <w:rsid w:val="00D01F1C"/>
    <w:rsid w:val="00D03F9A"/>
    <w:rsid w:val="00D06D51"/>
    <w:rsid w:val="00D20C15"/>
    <w:rsid w:val="00D24991"/>
    <w:rsid w:val="00D35298"/>
    <w:rsid w:val="00D50255"/>
    <w:rsid w:val="00D5186C"/>
    <w:rsid w:val="00D63C78"/>
    <w:rsid w:val="00D66520"/>
    <w:rsid w:val="00D84AE9"/>
    <w:rsid w:val="00D87724"/>
    <w:rsid w:val="00D91DE4"/>
    <w:rsid w:val="00DA1D04"/>
    <w:rsid w:val="00DD0455"/>
    <w:rsid w:val="00DE34CF"/>
    <w:rsid w:val="00E04E5C"/>
    <w:rsid w:val="00E13A92"/>
    <w:rsid w:val="00E13F3D"/>
    <w:rsid w:val="00E14F2A"/>
    <w:rsid w:val="00E25327"/>
    <w:rsid w:val="00E262D9"/>
    <w:rsid w:val="00E34898"/>
    <w:rsid w:val="00E42F66"/>
    <w:rsid w:val="00E46AC9"/>
    <w:rsid w:val="00E47F45"/>
    <w:rsid w:val="00E54FFB"/>
    <w:rsid w:val="00E8202B"/>
    <w:rsid w:val="00EA594E"/>
    <w:rsid w:val="00EB09B7"/>
    <w:rsid w:val="00EB449E"/>
    <w:rsid w:val="00ED5388"/>
    <w:rsid w:val="00ED7D8B"/>
    <w:rsid w:val="00EE7D7C"/>
    <w:rsid w:val="00EF3FD7"/>
    <w:rsid w:val="00EF5C91"/>
    <w:rsid w:val="00F11551"/>
    <w:rsid w:val="00F25D98"/>
    <w:rsid w:val="00F26250"/>
    <w:rsid w:val="00F300FB"/>
    <w:rsid w:val="00F51DF9"/>
    <w:rsid w:val="00FB6386"/>
    <w:rsid w:val="00FE51CB"/>
    <w:rsid w:val="00FE69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customXml/itemProps2.xml><?xml version="1.0" encoding="utf-8"?>
<ds:datastoreItem xmlns:ds="http://schemas.openxmlformats.org/officeDocument/2006/customXml" ds:itemID="{E7B4C771-7CE8-4EDE-8647-E7F42BFF8942}">
  <ds:schemaRefs>
    <ds:schemaRef ds:uri="http://schemas.microsoft.com/sharepoint/v3/contenttype/forms"/>
  </ds:schemaRefs>
</ds:datastoreItem>
</file>

<file path=customXml/itemProps3.xml><?xml version="1.0" encoding="utf-8"?>
<ds:datastoreItem xmlns:ds="http://schemas.openxmlformats.org/officeDocument/2006/customXml" ds:itemID="{D83F9FEF-3C0C-4A94-A6E7-904B85E1D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F2AFB-6EB9-4578-91D4-AA842F94806E}">
  <ds:schemaRefs>
    <ds:schemaRef ds:uri="http://purl.org/dc/dcmitype/"/>
    <ds:schemaRef ds:uri="http://schemas.microsoft.com/office/infopath/2007/PartnerControls"/>
    <ds:schemaRef ds:uri="http://schemas.openxmlformats.org/package/2006/metadata/core-properties"/>
    <ds:schemaRef ds:uri="d8762117-8292-4133-b1c7-eab5c6487cfd"/>
    <ds:schemaRef ds:uri="http://purl.org/dc/terms/"/>
    <ds:schemaRef ds:uri="9b239327-9e80-40e4-b1b7-4394fed77a33"/>
    <ds:schemaRef ds:uri="http://schemas.microsoft.com/sharepoint/v3"/>
    <ds:schemaRef ds:uri="http://purl.org/dc/elements/1.1/"/>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10</Pages>
  <Words>14476</Words>
  <Characters>82519</Characters>
  <Application>Microsoft Office Word</Application>
  <DocSecurity>0</DocSecurity>
  <Lines>687</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Venkatarao Gonuguntla</cp:lastModifiedBy>
  <cp:revision>82</cp:revision>
  <cp:lastPrinted>1899-12-31T23:00:00Z</cp:lastPrinted>
  <dcterms:created xsi:type="dcterms:W3CDTF">2023-08-29T14:19:00Z</dcterms:created>
  <dcterms:modified xsi:type="dcterms:W3CDTF">2023-09-27T20:44:00Z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